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FDFF" w14:textId="77777777" w:rsidR="0095716B" w:rsidRDefault="0095716B" w:rsidP="0095716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3</w:t>
      </w:r>
    </w:p>
    <w:p w14:paraId="5B6A99BE" w14:textId="77777777" w:rsidR="0095716B" w:rsidRPr="00A62B4C" w:rsidRDefault="0095716B" w:rsidP="0095716B">
      <w:pPr>
        <w:rPr>
          <w:rFonts w:ascii="Verdana" w:eastAsia="Verdana" w:hAnsi="Verdana" w:cs="Times New Roman"/>
        </w:rPr>
      </w:pPr>
    </w:p>
    <w:p w14:paraId="2398E52B" w14:textId="77777777" w:rsidR="0095716B" w:rsidRPr="004906BC" w:rsidRDefault="0095716B" w:rsidP="0095716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B9C5F9D" w14:textId="77777777" w:rsidR="0095716B" w:rsidRDefault="0095716B" w:rsidP="0095716B">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790CDE54" w14:textId="77777777" w:rsidR="0095716B" w:rsidRPr="00B227BD" w:rsidRDefault="0095716B" w:rsidP="0095716B">
      <w:pPr>
        <w:pStyle w:val="Akapitzlist"/>
        <w:spacing w:before="120" w:line="276" w:lineRule="auto"/>
        <w:jc w:val="center"/>
        <w:outlineLvl w:val="0"/>
        <w:rPr>
          <w:rFonts w:cstheme="minorHAnsi"/>
          <w:b/>
          <w:i/>
          <w:sz w:val="20"/>
          <w:szCs w:val="20"/>
        </w:rPr>
      </w:pPr>
      <w:r w:rsidRPr="00B227BD">
        <w:rPr>
          <w:rFonts w:cstheme="minorHAnsi"/>
          <w:b/>
          <w:i/>
          <w:sz w:val="20"/>
          <w:szCs w:val="20"/>
        </w:rPr>
        <w:t>„</w:t>
      </w:r>
      <w:bookmarkStart w:id="6" w:name="_Hlk225841091"/>
      <w:r w:rsidRPr="00E0067C">
        <w:rPr>
          <w:rFonts w:ascii="Calibri" w:hAnsi="Calibri" w:cs="Calibri"/>
          <w:b/>
          <w:color w:val="FF0000"/>
          <w:sz w:val="20"/>
          <w:szCs w:val="20"/>
        </w:rPr>
        <w:t>Obr. Botaniczna 44-1317 - przebud. ZKnN</w:t>
      </w:r>
      <w:bookmarkEnd w:id="6"/>
      <w:r w:rsidRPr="00B227BD">
        <w:rPr>
          <w:rFonts w:cstheme="minorHAnsi"/>
          <w:b/>
          <w:i/>
          <w:sz w:val="20"/>
          <w:szCs w:val="20"/>
        </w:rPr>
        <w:t>”</w:t>
      </w:r>
    </w:p>
    <w:p w14:paraId="7DBA239D" w14:textId="77777777" w:rsidR="0095716B" w:rsidRPr="00FF3308" w:rsidRDefault="0095716B" w:rsidP="0095716B">
      <w:pPr>
        <w:pStyle w:val="Akapitzlist"/>
        <w:numPr>
          <w:ilvl w:val="1"/>
          <w:numId w:val="6"/>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68F53BD6" w14:textId="77777777" w:rsidR="0095716B" w:rsidRPr="005A7035" w:rsidRDefault="0095716B" w:rsidP="0095716B">
      <w:pPr>
        <w:pStyle w:val="Akapitzlist"/>
        <w:numPr>
          <w:ilvl w:val="1"/>
          <w:numId w:val="6"/>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2305800C" w14:textId="77777777" w:rsidR="0095716B" w:rsidRPr="005A7035" w:rsidRDefault="0095716B" w:rsidP="0095716B">
      <w:pPr>
        <w:pStyle w:val="Akapitzlist"/>
        <w:numPr>
          <w:ilvl w:val="1"/>
          <w:numId w:val="6"/>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250E1724" w14:textId="77777777" w:rsidR="0095716B" w:rsidRDefault="0095716B" w:rsidP="0095716B">
      <w:pPr>
        <w:pStyle w:val="Akapitzlist"/>
        <w:numPr>
          <w:ilvl w:val="1"/>
          <w:numId w:val="6"/>
        </w:numPr>
        <w:spacing w:after="0" w:line="276" w:lineRule="auto"/>
        <w:ind w:hanging="436"/>
        <w:jc w:val="both"/>
        <w:rPr>
          <w:rFonts w:cstheme="minorHAnsi"/>
          <w:sz w:val="20"/>
        </w:rPr>
      </w:pPr>
      <w:r w:rsidRPr="005A7035">
        <w:rPr>
          <w:rFonts w:cstheme="minorHAnsi"/>
          <w:sz w:val="20"/>
        </w:rPr>
        <w:t>Do obowiązków Wykonawcy należy:</w:t>
      </w:r>
    </w:p>
    <w:p w14:paraId="289A7E32" w14:textId="77777777" w:rsidR="0095716B" w:rsidRDefault="0095716B" w:rsidP="0095716B">
      <w:pPr>
        <w:pStyle w:val="Akapitzlist"/>
        <w:numPr>
          <w:ilvl w:val="2"/>
          <w:numId w:val="6"/>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49E80DE5" w14:textId="77777777" w:rsidR="0095716B" w:rsidRPr="005A7035" w:rsidRDefault="0095716B" w:rsidP="0095716B">
      <w:pPr>
        <w:pStyle w:val="Akapitzlist"/>
        <w:numPr>
          <w:ilvl w:val="2"/>
          <w:numId w:val="6"/>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6669D9D7" w14:textId="77777777" w:rsidR="0095716B" w:rsidRPr="005A7035" w:rsidRDefault="0095716B" w:rsidP="0095716B">
      <w:pPr>
        <w:pStyle w:val="Akapitzlist"/>
        <w:numPr>
          <w:ilvl w:val="2"/>
          <w:numId w:val="6"/>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05D6EA2C" w14:textId="77777777" w:rsidR="0095716B" w:rsidRPr="00181D92" w:rsidRDefault="0095716B" w:rsidP="0095716B">
      <w:pPr>
        <w:pStyle w:val="Akapitzlist"/>
        <w:numPr>
          <w:ilvl w:val="2"/>
          <w:numId w:val="6"/>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w:t>
      </w:r>
      <w:r>
        <w:rPr>
          <w:rFonts w:cstheme="minorHAnsi"/>
          <w:sz w:val="20"/>
          <w:lang w:val="x-none"/>
        </w:rPr>
        <w:t xml:space="preserve"> </w:t>
      </w:r>
      <w:r w:rsidRPr="005A7035">
        <w:rPr>
          <w:rFonts w:cstheme="minorHAnsi"/>
          <w:sz w:val="20"/>
          <w:lang w:val="x-none"/>
        </w:rPr>
        <w:t>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20E23E07" w14:textId="77777777" w:rsidR="0095716B" w:rsidRPr="005A7035" w:rsidRDefault="0095716B" w:rsidP="0095716B">
      <w:pPr>
        <w:pStyle w:val="Akapitzlist"/>
        <w:numPr>
          <w:ilvl w:val="1"/>
          <w:numId w:val="6"/>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2272542F" w14:textId="77777777" w:rsidR="0095716B" w:rsidRDefault="0095716B" w:rsidP="0095716B">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1714470C" w14:textId="77777777" w:rsidR="0095716B" w:rsidRDefault="0095716B" w:rsidP="0095716B">
      <w:pPr>
        <w:pStyle w:val="Akapitzlist"/>
        <w:numPr>
          <w:ilvl w:val="1"/>
          <w:numId w:val="6"/>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7FF66522" w14:textId="77777777" w:rsidR="0095716B" w:rsidRDefault="0095716B" w:rsidP="0095716B">
      <w:pPr>
        <w:pStyle w:val="Akapitzlist"/>
        <w:numPr>
          <w:ilvl w:val="1"/>
          <w:numId w:val="6"/>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2A92B806" w14:textId="77777777" w:rsidR="0095716B" w:rsidRDefault="0095716B" w:rsidP="0095716B">
      <w:pPr>
        <w:pStyle w:val="Akapitzlist"/>
        <w:numPr>
          <w:ilvl w:val="2"/>
          <w:numId w:val="6"/>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59AA7C98" w14:textId="77777777" w:rsidR="0095716B" w:rsidRDefault="0095716B" w:rsidP="0095716B">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7C7AB8D1" w14:textId="77777777" w:rsidR="0095716B" w:rsidRDefault="0095716B" w:rsidP="0095716B">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0B1135D2" w14:textId="77777777" w:rsidR="0095716B" w:rsidRPr="002D2118" w:rsidRDefault="0095716B" w:rsidP="0095716B">
      <w:pPr>
        <w:pStyle w:val="Akapitzlist"/>
        <w:numPr>
          <w:ilvl w:val="1"/>
          <w:numId w:val="6"/>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2E4A7190" w14:textId="77777777" w:rsidR="0095716B" w:rsidRPr="004906BC" w:rsidRDefault="0095716B" w:rsidP="0095716B">
      <w:pPr>
        <w:pStyle w:val="Akapitzlist"/>
        <w:spacing w:before="120" w:line="276" w:lineRule="auto"/>
        <w:ind w:left="284"/>
        <w:jc w:val="both"/>
        <w:outlineLvl w:val="0"/>
        <w:rPr>
          <w:rFonts w:cstheme="minorHAnsi"/>
          <w:b/>
        </w:rPr>
      </w:pPr>
    </w:p>
    <w:p w14:paraId="78F36498" w14:textId="77777777" w:rsidR="0095716B" w:rsidRPr="00E0332B" w:rsidRDefault="0095716B" w:rsidP="0095716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2C671FC5" w14:textId="77777777" w:rsidR="0095716B" w:rsidRPr="00421260" w:rsidRDefault="0095716B" w:rsidP="0095716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0B3A887C" w14:textId="77777777" w:rsidR="0095716B" w:rsidRPr="00421260" w:rsidRDefault="0095716B" w:rsidP="0095716B">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5F92AE33" w14:textId="77777777" w:rsidR="0095716B" w:rsidRPr="00421260" w:rsidRDefault="0095716B" w:rsidP="0095716B">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1931BA5D" w14:textId="77777777" w:rsidR="0095716B" w:rsidRPr="00421260" w:rsidRDefault="0095716B" w:rsidP="0095716B">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Pr>
          <w:rFonts w:cstheme="minorHAnsi"/>
          <w:b/>
          <w:sz w:val="20"/>
          <w:lang w:eastAsia="pl-PL"/>
        </w:rPr>
        <w:t>3</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C7417A" w14:textId="77777777" w:rsidR="0095716B" w:rsidRPr="00421260" w:rsidRDefault="0095716B" w:rsidP="0095716B">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Pr>
          <w:rFonts w:cstheme="minorHAnsi"/>
          <w:b/>
          <w:sz w:val="20"/>
          <w:lang w:eastAsia="pl-PL"/>
        </w:rPr>
        <w:t>3</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2E27A7EF" w14:textId="77777777" w:rsidR="0095716B" w:rsidRPr="00421260" w:rsidRDefault="0095716B" w:rsidP="0095716B">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426241A8" w14:textId="77777777" w:rsidR="0095716B" w:rsidRPr="00421260" w:rsidRDefault="0095716B" w:rsidP="0095716B">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4E7DAEF6" w14:textId="77777777" w:rsidR="0095716B" w:rsidRDefault="0095716B" w:rsidP="0095716B">
      <w:pPr>
        <w:widowControl w:val="0"/>
        <w:numPr>
          <w:ilvl w:val="0"/>
          <w:numId w:val="37"/>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Pr>
          <w:rFonts w:cstheme="minorHAnsi"/>
          <w:b/>
          <w:sz w:val="20"/>
          <w:lang w:eastAsia="pl-PL"/>
        </w:rPr>
        <w:t>3</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46ADE08B" w14:textId="77777777" w:rsidR="0095716B" w:rsidRPr="004906BC" w:rsidRDefault="0095716B" w:rsidP="0095716B">
      <w:pPr>
        <w:pStyle w:val="Akapitzlist"/>
        <w:spacing w:before="120" w:line="276" w:lineRule="auto"/>
        <w:ind w:left="284"/>
        <w:jc w:val="both"/>
        <w:outlineLvl w:val="0"/>
        <w:rPr>
          <w:rFonts w:cstheme="minorHAnsi"/>
        </w:rPr>
      </w:pPr>
    </w:p>
    <w:p w14:paraId="178C11C9" w14:textId="77777777" w:rsidR="0095716B" w:rsidRPr="004906BC" w:rsidRDefault="0095716B" w:rsidP="0095716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Termin realizacji zakupu</w:t>
      </w:r>
    </w:p>
    <w:p w14:paraId="739304F6" w14:textId="77777777" w:rsidR="0095716B" w:rsidRPr="002D2118" w:rsidRDefault="0095716B" w:rsidP="0095716B">
      <w:pPr>
        <w:spacing w:before="120" w:line="276" w:lineRule="auto"/>
        <w:outlineLvl w:val="0"/>
        <w:rPr>
          <w:rFonts w:cstheme="minorHAnsi"/>
          <w:sz w:val="20"/>
        </w:rPr>
      </w:pPr>
      <w:r>
        <w:rPr>
          <w:rFonts w:cstheme="minorHAnsi"/>
          <w:b/>
          <w:i/>
          <w:sz w:val="20"/>
        </w:rPr>
        <w:t>3 miesiące</w:t>
      </w:r>
      <w:r w:rsidRPr="002D2118">
        <w:rPr>
          <w:rFonts w:cstheme="minorHAnsi"/>
          <w:sz w:val="20"/>
        </w:rPr>
        <w:t xml:space="preserve"> (prace projektowe)</w:t>
      </w:r>
    </w:p>
    <w:p w14:paraId="6A32535E" w14:textId="77777777" w:rsidR="0095716B" w:rsidRPr="002D2118" w:rsidRDefault="0095716B" w:rsidP="0095716B">
      <w:pPr>
        <w:spacing w:before="120" w:line="276" w:lineRule="auto"/>
        <w:outlineLvl w:val="0"/>
        <w:rPr>
          <w:rFonts w:cstheme="minorHAnsi"/>
          <w:sz w:val="20"/>
        </w:rPr>
      </w:pPr>
      <w:r>
        <w:rPr>
          <w:rFonts w:cstheme="minorHAnsi"/>
          <w:b/>
          <w:i/>
          <w:sz w:val="20"/>
        </w:rPr>
        <w:t>5</w:t>
      </w:r>
      <w:r w:rsidRPr="002D2118">
        <w:rPr>
          <w:rFonts w:cstheme="minorHAnsi"/>
          <w:b/>
          <w:i/>
          <w:sz w:val="20"/>
        </w:rPr>
        <w:t xml:space="preserve"> </w:t>
      </w:r>
      <w:r>
        <w:rPr>
          <w:rFonts w:cstheme="minorHAnsi"/>
          <w:b/>
          <w:i/>
          <w:sz w:val="20"/>
        </w:rPr>
        <w:t xml:space="preserve">miesiące </w:t>
      </w:r>
      <w:r w:rsidRPr="002D2118">
        <w:rPr>
          <w:rFonts w:cstheme="minorHAnsi"/>
          <w:sz w:val="20"/>
        </w:rPr>
        <w:t>(roboty budowlano-montażowe)</w:t>
      </w:r>
    </w:p>
    <w:p w14:paraId="27B51CAF" w14:textId="77777777" w:rsidR="0095716B" w:rsidRPr="002D2118" w:rsidRDefault="0095716B" w:rsidP="0095716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6A1A2FC0" w14:textId="77777777" w:rsidR="0095716B" w:rsidRPr="004906BC" w:rsidRDefault="0095716B" w:rsidP="0095716B">
      <w:pPr>
        <w:pStyle w:val="Akapitzlist"/>
        <w:spacing w:before="120" w:line="276" w:lineRule="auto"/>
        <w:ind w:left="284"/>
        <w:jc w:val="both"/>
        <w:outlineLvl w:val="0"/>
        <w:rPr>
          <w:rFonts w:cstheme="minorHAnsi"/>
        </w:rPr>
      </w:pPr>
    </w:p>
    <w:p w14:paraId="09A6D236" w14:textId="77777777" w:rsidR="0095716B" w:rsidRDefault="0095716B" w:rsidP="0095716B">
      <w:pPr>
        <w:pStyle w:val="Akapitzlist"/>
        <w:numPr>
          <w:ilvl w:val="0"/>
          <w:numId w:val="6"/>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5FDB25F3" w14:textId="77777777" w:rsidR="0095716B" w:rsidRPr="00E0332B" w:rsidRDefault="0095716B" w:rsidP="0095716B">
      <w:pPr>
        <w:pStyle w:val="Akapitzlist"/>
        <w:spacing w:before="120" w:after="0" w:line="276" w:lineRule="auto"/>
        <w:ind w:left="284"/>
        <w:jc w:val="both"/>
        <w:outlineLvl w:val="0"/>
        <w:rPr>
          <w:rFonts w:cstheme="minorHAnsi"/>
          <w:b/>
        </w:rPr>
      </w:pPr>
    </w:p>
    <w:p w14:paraId="754BCE4A" w14:textId="77777777" w:rsidR="0095716B" w:rsidRPr="004906BC" w:rsidRDefault="0095716B" w:rsidP="0095716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Miejsce realizacji zakupu</w:t>
      </w:r>
    </w:p>
    <w:p w14:paraId="7835E61D" w14:textId="77777777" w:rsidR="0095716B" w:rsidRPr="00E0332B" w:rsidRDefault="0095716B" w:rsidP="0095716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Łowicz</w:t>
      </w:r>
      <w:r w:rsidRPr="002D2118">
        <w:rPr>
          <w:rFonts w:cstheme="minorHAnsi"/>
          <w:b/>
          <w:i/>
          <w:sz w:val="20"/>
        </w:rPr>
        <w:t>, miejscowość</w:t>
      </w:r>
      <w:r>
        <w:rPr>
          <w:rFonts w:cstheme="minorHAnsi"/>
          <w:b/>
          <w:i/>
          <w:sz w:val="20"/>
        </w:rPr>
        <w:t xml:space="preserve"> Łowicz</w:t>
      </w:r>
      <w:r w:rsidRPr="002D2118">
        <w:rPr>
          <w:rFonts w:cstheme="minorHAnsi"/>
          <w:b/>
          <w:i/>
          <w:sz w:val="20"/>
        </w:rPr>
        <w:t xml:space="preserve">, </w:t>
      </w:r>
    </w:p>
    <w:p w14:paraId="46C9E2D7" w14:textId="77777777" w:rsidR="0095716B" w:rsidRPr="002D2118" w:rsidRDefault="0095716B" w:rsidP="0095716B">
      <w:pPr>
        <w:pStyle w:val="Akapitzlist"/>
        <w:numPr>
          <w:ilvl w:val="0"/>
          <w:numId w:val="6"/>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4A103922" w14:textId="77777777" w:rsidR="0095716B" w:rsidRPr="002D2118" w:rsidRDefault="0095716B" w:rsidP="0095716B">
      <w:pPr>
        <w:pStyle w:val="Akapitzlist"/>
        <w:numPr>
          <w:ilvl w:val="1"/>
          <w:numId w:val="6"/>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6B6C9DD2" w14:textId="77777777" w:rsidR="0095716B" w:rsidRPr="002D2118" w:rsidRDefault="0095716B" w:rsidP="0095716B">
      <w:pPr>
        <w:pStyle w:val="Akapitzlist"/>
        <w:numPr>
          <w:ilvl w:val="1"/>
          <w:numId w:val="6"/>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SN/nN stanowią załącznik do niniejszej Specyfikacji (SST-transformatory)</w:t>
      </w:r>
    </w:p>
    <w:p w14:paraId="40EF84A3" w14:textId="77777777" w:rsidR="0095716B" w:rsidRDefault="0095716B" w:rsidP="0095716B">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FC04B17" w14:textId="77777777" w:rsidR="0095716B" w:rsidRPr="00E33FE1" w:rsidRDefault="0095716B" w:rsidP="0095716B">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Dostawa Zamawiającego:</w:t>
      </w:r>
    </w:p>
    <w:p w14:paraId="4F0D7E15" w14:textId="77777777" w:rsidR="0095716B" w:rsidRDefault="0095716B" w:rsidP="0095716B">
      <w:pPr>
        <w:spacing w:before="120" w:line="276" w:lineRule="auto"/>
        <w:ind w:left="284"/>
        <w:outlineLvl w:val="0"/>
        <w:rPr>
          <w:rFonts w:cstheme="minorHAnsi"/>
          <w:sz w:val="20"/>
        </w:rPr>
      </w:pPr>
      <w:r w:rsidRPr="00E33FE1">
        <w:rPr>
          <w:rFonts w:cstheme="minorHAnsi"/>
          <w:sz w:val="20"/>
        </w:rPr>
        <w:t xml:space="preserve">Liczniki i modemy do układów bilansujących w stacjach SN/nN </w:t>
      </w:r>
      <w:r>
        <w:rPr>
          <w:rFonts w:cstheme="minorHAnsi"/>
          <w:sz w:val="20"/>
        </w:rPr>
        <w:t>(jeżeli występują w dokumentacji projektowej) stanowią dostawę Zamawiającego</w:t>
      </w:r>
    </w:p>
    <w:p w14:paraId="53AAC578" w14:textId="77777777" w:rsidR="0095716B" w:rsidRDefault="0095716B" w:rsidP="0095716B">
      <w:pPr>
        <w:pStyle w:val="Akapitzlist"/>
        <w:spacing w:before="120" w:after="0" w:line="276" w:lineRule="auto"/>
        <w:ind w:left="284"/>
        <w:jc w:val="both"/>
        <w:outlineLvl w:val="0"/>
        <w:rPr>
          <w:rFonts w:cstheme="minorHAnsi"/>
          <w:b/>
        </w:rPr>
      </w:pPr>
    </w:p>
    <w:p w14:paraId="59665E44" w14:textId="77777777" w:rsidR="0095716B" w:rsidRDefault="0095716B" w:rsidP="0095716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lastRenderedPageBreak/>
        <w:t xml:space="preserve">Gwarancja </w:t>
      </w:r>
    </w:p>
    <w:p w14:paraId="473B3018" w14:textId="77777777" w:rsidR="0095716B" w:rsidRDefault="0095716B" w:rsidP="0095716B">
      <w:pPr>
        <w:pStyle w:val="Akapitzlist"/>
        <w:numPr>
          <w:ilvl w:val="1"/>
          <w:numId w:val="6"/>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36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44B0D6F2" w14:textId="77777777" w:rsidR="0095716B" w:rsidRPr="004906BC" w:rsidRDefault="0095716B" w:rsidP="0095716B">
      <w:pPr>
        <w:pStyle w:val="Akapitzlist"/>
        <w:spacing w:before="120" w:line="276" w:lineRule="auto"/>
        <w:ind w:left="426"/>
        <w:jc w:val="both"/>
        <w:outlineLvl w:val="0"/>
        <w:rPr>
          <w:rFonts w:cstheme="minorHAnsi"/>
        </w:rPr>
      </w:pPr>
    </w:p>
    <w:p w14:paraId="4F32CDAA" w14:textId="77777777" w:rsidR="0095716B" w:rsidRPr="004906BC" w:rsidRDefault="0095716B" w:rsidP="0095716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 Podwykonawstwo</w:t>
      </w:r>
    </w:p>
    <w:p w14:paraId="6B08E519" w14:textId="77777777" w:rsidR="0095716B" w:rsidRPr="004B4556" w:rsidRDefault="0095716B" w:rsidP="0095716B">
      <w:pPr>
        <w:pStyle w:val="Akapitzlist"/>
        <w:numPr>
          <w:ilvl w:val="1"/>
          <w:numId w:val="6"/>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4F49D0F7" w14:textId="77777777" w:rsidR="0095716B" w:rsidRPr="004B4556" w:rsidRDefault="0095716B" w:rsidP="0095716B">
      <w:pPr>
        <w:pStyle w:val="Akapitzlist"/>
        <w:numPr>
          <w:ilvl w:val="1"/>
          <w:numId w:val="6"/>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5DE26853" w14:textId="77777777" w:rsidR="0095716B" w:rsidRPr="00A62B4C" w:rsidRDefault="0095716B" w:rsidP="0095716B">
      <w:pPr>
        <w:jc w:val="both"/>
        <w:rPr>
          <w:rFonts w:ascii="Verdana" w:eastAsia="Verdana" w:hAnsi="Verdana" w:cs="Times New Roman"/>
        </w:rPr>
      </w:pPr>
    </w:p>
    <w:p w14:paraId="51C914C3" w14:textId="77777777" w:rsidR="0095716B" w:rsidRDefault="0095716B" w:rsidP="0095716B"/>
    <w:p w14:paraId="2A2E6A29" w14:textId="77777777" w:rsidR="0095716B" w:rsidRPr="00DA054A" w:rsidRDefault="0095716B" w:rsidP="0095716B">
      <w:pPr>
        <w:rPr>
          <w:rFonts w:cstheme="minorHAnsi"/>
          <w:b/>
          <w:sz w:val="20"/>
        </w:rPr>
      </w:pPr>
      <w:r w:rsidRPr="00DA054A">
        <w:rPr>
          <w:rFonts w:cstheme="minorHAnsi"/>
          <w:b/>
          <w:sz w:val="20"/>
        </w:rPr>
        <w:t>Załączniki:</w:t>
      </w:r>
      <w:r>
        <w:rPr>
          <w:rFonts w:cstheme="minorHAnsi"/>
          <w:b/>
          <w:sz w:val="20"/>
        </w:rPr>
        <w:t xml:space="preserve"> </w:t>
      </w:r>
    </w:p>
    <w:p w14:paraId="51AB8142" w14:textId="77777777" w:rsidR="0095716B" w:rsidRPr="00DA054A" w:rsidRDefault="0095716B" w:rsidP="0095716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3B8A9D10" w14:textId="77777777" w:rsidR="0095716B" w:rsidRPr="00DA054A" w:rsidRDefault="0095716B" w:rsidP="0095716B">
      <w:pPr>
        <w:rPr>
          <w:rFonts w:cstheme="minorHAnsi"/>
          <w:sz w:val="20"/>
        </w:rPr>
      </w:pPr>
      <w:r>
        <w:rPr>
          <w:rFonts w:cstheme="minorHAnsi"/>
          <w:sz w:val="20"/>
        </w:rPr>
        <w:t xml:space="preserve">Załącznik nr 1.2 – </w:t>
      </w:r>
      <w:r w:rsidRPr="00DA054A">
        <w:rPr>
          <w:rFonts w:cstheme="minorHAnsi"/>
          <w:sz w:val="20"/>
        </w:rPr>
        <w:t>Wytyczne do kosztorysowania</w:t>
      </w:r>
    </w:p>
    <w:p w14:paraId="4FB851B8" w14:textId="77777777" w:rsidR="0095716B" w:rsidRPr="00DA054A" w:rsidRDefault="0095716B" w:rsidP="0095716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6D23D0B0" w14:textId="77777777" w:rsidR="0095716B" w:rsidRPr="00DA054A" w:rsidRDefault="0095716B" w:rsidP="0095716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1209EFC5" w14:textId="77777777" w:rsidR="0095716B" w:rsidRPr="00DA054A" w:rsidRDefault="0095716B" w:rsidP="0095716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2240078C" w14:textId="77777777" w:rsidR="0095716B" w:rsidRDefault="0095716B" w:rsidP="0095716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0D6E5B6E" w14:textId="77777777" w:rsidR="0095716B" w:rsidRDefault="0095716B" w:rsidP="0095716B">
      <w:pPr>
        <w:rPr>
          <w:rFonts w:cstheme="minorHAnsi"/>
          <w:sz w:val="20"/>
        </w:rPr>
      </w:pPr>
      <w:r w:rsidRPr="00FF3308">
        <w:rPr>
          <w:rFonts w:cstheme="minorHAnsi"/>
          <w:sz w:val="20"/>
        </w:rPr>
        <w:t>Załącznik nr 1.7 – Specyfikacja techniczna</w:t>
      </w:r>
    </w:p>
    <w:p w14:paraId="5DB64F12" w14:textId="77777777" w:rsidR="0095716B" w:rsidRDefault="0095716B" w:rsidP="0095716B">
      <w:pPr>
        <w:rPr>
          <w:rFonts w:cstheme="minorHAnsi"/>
          <w:sz w:val="20"/>
        </w:rPr>
      </w:pPr>
      <w:r>
        <w:rPr>
          <w:rFonts w:cstheme="minorHAnsi"/>
          <w:sz w:val="20"/>
        </w:rPr>
        <w:t>Załącznik nr 1.8 – Mapa poglądowa</w:t>
      </w:r>
    </w:p>
    <w:p w14:paraId="360443A6" w14:textId="0DB673BB" w:rsidR="0095716B" w:rsidRDefault="0095716B" w:rsidP="0095716B">
      <w:pPr>
        <w:rPr>
          <w:rFonts w:cstheme="minorHAnsi"/>
          <w:sz w:val="20"/>
        </w:rPr>
      </w:pPr>
      <w:r>
        <w:rPr>
          <w:rFonts w:cstheme="minorHAnsi"/>
          <w:sz w:val="20"/>
        </w:rPr>
        <w:t>Załącznik nr 1.9 – Warunki przyłączenia</w:t>
      </w:r>
      <w:r w:rsidR="0034102A">
        <w:rPr>
          <w:rFonts w:cstheme="minorHAnsi"/>
          <w:sz w:val="20"/>
        </w:rPr>
        <w:t xml:space="preserve"> – nie dotyczy</w:t>
      </w:r>
    </w:p>
    <w:p w14:paraId="5CA4168A" w14:textId="77777777" w:rsidR="0095716B" w:rsidRPr="00DA054A" w:rsidRDefault="0095716B" w:rsidP="0095716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E0180CE" w14:textId="77777777" w:rsidR="0095716B" w:rsidRDefault="0095716B" w:rsidP="0095716B">
      <w:pPr>
        <w:tabs>
          <w:tab w:val="left" w:pos="4357"/>
          <w:tab w:val="left" w:pos="8509"/>
        </w:tabs>
        <w:rPr>
          <w:rFonts w:ascii="Verdana" w:eastAsia="Verdana" w:hAnsi="Verdana" w:cs="Times New Roman"/>
        </w:rPr>
      </w:pPr>
    </w:p>
    <w:p w14:paraId="3AB71C0E" w14:textId="77777777" w:rsidR="0095716B" w:rsidRDefault="0095716B" w:rsidP="0095716B">
      <w:pPr>
        <w:tabs>
          <w:tab w:val="left" w:pos="4357"/>
          <w:tab w:val="left" w:pos="8509"/>
        </w:tabs>
        <w:rPr>
          <w:rFonts w:ascii="Verdana" w:eastAsia="Verdana" w:hAnsi="Verdana" w:cs="Times New Roman"/>
        </w:rPr>
      </w:pPr>
    </w:p>
    <w:p w14:paraId="1DBC07ED" w14:textId="77777777" w:rsidR="0095716B" w:rsidRDefault="0095716B" w:rsidP="0095716B">
      <w:pPr>
        <w:tabs>
          <w:tab w:val="left" w:pos="4357"/>
          <w:tab w:val="left" w:pos="8509"/>
        </w:tabs>
        <w:rPr>
          <w:rFonts w:ascii="Verdana" w:eastAsia="Verdana" w:hAnsi="Verdana" w:cs="Times New Roman"/>
        </w:rPr>
      </w:pPr>
    </w:p>
    <w:p w14:paraId="5188C379" w14:textId="77777777" w:rsidR="0095716B" w:rsidRDefault="0095716B" w:rsidP="0095716B">
      <w:pPr>
        <w:tabs>
          <w:tab w:val="left" w:pos="4357"/>
          <w:tab w:val="left" w:pos="8509"/>
        </w:tabs>
        <w:rPr>
          <w:rFonts w:ascii="Verdana" w:eastAsia="Verdana" w:hAnsi="Verdana" w:cs="Times New Roman"/>
        </w:rPr>
      </w:pPr>
    </w:p>
    <w:p w14:paraId="06BFD187" w14:textId="77777777" w:rsidR="0095716B" w:rsidRDefault="0095716B" w:rsidP="0095716B">
      <w:pPr>
        <w:tabs>
          <w:tab w:val="left" w:pos="4357"/>
          <w:tab w:val="left" w:pos="8509"/>
        </w:tabs>
        <w:rPr>
          <w:rFonts w:ascii="Verdana" w:eastAsia="Verdana" w:hAnsi="Verdana" w:cs="Times New Roman"/>
        </w:rPr>
      </w:pPr>
    </w:p>
    <w:p w14:paraId="07D5CFFC" w14:textId="77777777" w:rsidR="0095716B" w:rsidRDefault="0095716B" w:rsidP="0095716B">
      <w:pPr>
        <w:tabs>
          <w:tab w:val="left" w:pos="4357"/>
          <w:tab w:val="left" w:pos="8509"/>
        </w:tabs>
        <w:rPr>
          <w:rFonts w:ascii="Verdana" w:eastAsia="Verdana" w:hAnsi="Verdana" w:cs="Times New Roman"/>
        </w:rPr>
      </w:pPr>
    </w:p>
    <w:p w14:paraId="3098A2E8" w14:textId="77777777" w:rsidR="0095716B" w:rsidRDefault="0095716B" w:rsidP="0095716B">
      <w:pPr>
        <w:tabs>
          <w:tab w:val="left" w:pos="4357"/>
          <w:tab w:val="left" w:pos="8509"/>
        </w:tabs>
        <w:rPr>
          <w:rFonts w:ascii="Verdana" w:eastAsia="Verdana" w:hAnsi="Verdana" w:cs="Times New Roman"/>
        </w:rPr>
      </w:pPr>
    </w:p>
    <w:p w14:paraId="6AAE6623" w14:textId="77777777" w:rsidR="0095716B" w:rsidRDefault="0095716B" w:rsidP="0095716B">
      <w:pPr>
        <w:tabs>
          <w:tab w:val="left" w:pos="4357"/>
          <w:tab w:val="left" w:pos="8509"/>
        </w:tabs>
        <w:rPr>
          <w:rFonts w:ascii="Verdana" w:eastAsia="Verdana" w:hAnsi="Verdana" w:cs="Times New Roman"/>
        </w:rPr>
      </w:pPr>
    </w:p>
    <w:p w14:paraId="3F912DF9" w14:textId="77777777" w:rsidR="0095716B" w:rsidRDefault="0095716B" w:rsidP="0095716B">
      <w:pPr>
        <w:tabs>
          <w:tab w:val="left" w:pos="4357"/>
          <w:tab w:val="left" w:pos="8509"/>
        </w:tabs>
        <w:rPr>
          <w:rFonts w:ascii="Verdana" w:eastAsia="Verdana" w:hAnsi="Verdana" w:cs="Times New Roman"/>
        </w:rPr>
      </w:pPr>
    </w:p>
    <w:p w14:paraId="3F9D7A74" w14:textId="77777777" w:rsidR="0095716B" w:rsidRDefault="0095716B" w:rsidP="0095716B">
      <w:pPr>
        <w:tabs>
          <w:tab w:val="left" w:pos="4357"/>
          <w:tab w:val="left" w:pos="8509"/>
        </w:tabs>
        <w:rPr>
          <w:rFonts w:ascii="Verdana" w:eastAsia="Verdana" w:hAnsi="Verdana" w:cs="Times New Roman"/>
        </w:rPr>
      </w:pPr>
    </w:p>
    <w:p w14:paraId="176F9B8B" w14:textId="77777777" w:rsidR="0095716B" w:rsidRDefault="0095716B" w:rsidP="0095716B">
      <w:pPr>
        <w:tabs>
          <w:tab w:val="left" w:pos="4357"/>
          <w:tab w:val="left" w:pos="8509"/>
        </w:tabs>
        <w:rPr>
          <w:rFonts w:ascii="Verdana" w:eastAsia="Verdana" w:hAnsi="Verdana" w:cs="Times New Roman"/>
        </w:rPr>
      </w:pPr>
    </w:p>
    <w:p w14:paraId="2FAEF073" w14:textId="77777777" w:rsidR="0095716B" w:rsidRDefault="0095716B" w:rsidP="0095716B">
      <w:pPr>
        <w:tabs>
          <w:tab w:val="left" w:pos="4357"/>
          <w:tab w:val="left" w:pos="8509"/>
        </w:tabs>
        <w:rPr>
          <w:rFonts w:ascii="Verdana" w:eastAsia="Verdana" w:hAnsi="Verdana" w:cs="Times New Roman"/>
        </w:rPr>
      </w:pPr>
    </w:p>
    <w:p w14:paraId="654B3428" w14:textId="77777777" w:rsidR="0095716B" w:rsidRDefault="0095716B" w:rsidP="0095716B">
      <w:pPr>
        <w:tabs>
          <w:tab w:val="left" w:pos="4357"/>
          <w:tab w:val="left" w:pos="8509"/>
        </w:tabs>
        <w:rPr>
          <w:rFonts w:ascii="Verdana" w:eastAsia="Verdana" w:hAnsi="Verdana" w:cs="Times New Roman"/>
        </w:rPr>
      </w:pPr>
    </w:p>
    <w:p w14:paraId="111CCE35" w14:textId="77777777" w:rsidR="0095716B" w:rsidRDefault="0095716B" w:rsidP="0095716B">
      <w:pPr>
        <w:tabs>
          <w:tab w:val="left" w:pos="4357"/>
          <w:tab w:val="left" w:pos="8509"/>
        </w:tabs>
        <w:rPr>
          <w:rFonts w:ascii="Verdana" w:eastAsia="Verdana" w:hAnsi="Verdana" w:cs="Times New Roman"/>
        </w:rPr>
      </w:pPr>
    </w:p>
    <w:p w14:paraId="191F7B68" w14:textId="77777777" w:rsidR="0095716B" w:rsidRDefault="0095716B" w:rsidP="0095716B">
      <w:pPr>
        <w:tabs>
          <w:tab w:val="left" w:pos="4357"/>
          <w:tab w:val="left" w:pos="8509"/>
        </w:tabs>
        <w:rPr>
          <w:rFonts w:ascii="Verdana" w:eastAsia="Verdana" w:hAnsi="Verdana" w:cs="Times New Roman"/>
        </w:rPr>
      </w:pPr>
    </w:p>
    <w:p w14:paraId="67CE0870" w14:textId="77777777" w:rsidR="0095716B" w:rsidRDefault="0095716B" w:rsidP="0095716B">
      <w:pPr>
        <w:tabs>
          <w:tab w:val="left" w:pos="4357"/>
          <w:tab w:val="left" w:pos="8509"/>
        </w:tabs>
        <w:rPr>
          <w:rFonts w:ascii="Verdana" w:eastAsia="Verdana" w:hAnsi="Verdana" w:cs="Times New Roman"/>
        </w:rPr>
      </w:pPr>
    </w:p>
    <w:p w14:paraId="6626B1B6" w14:textId="77777777" w:rsidR="0095716B" w:rsidRDefault="0095716B" w:rsidP="0095716B">
      <w:pPr>
        <w:tabs>
          <w:tab w:val="left" w:pos="4357"/>
          <w:tab w:val="left" w:pos="8509"/>
        </w:tabs>
        <w:rPr>
          <w:rFonts w:ascii="Verdana" w:eastAsia="Verdana" w:hAnsi="Verdana" w:cs="Times New Roman"/>
        </w:rPr>
      </w:pPr>
    </w:p>
    <w:p w14:paraId="757C8B13" w14:textId="77777777" w:rsidR="0095716B" w:rsidRPr="006619F7" w:rsidRDefault="0095716B" w:rsidP="0095716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45F050B0" w14:textId="77777777" w:rsidR="0095716B" w:rsidRPr="005873E7" w:rsidRDefault="0095716B" w:rsidP="0095716B">
      <w:pPr>
        <w:jc w:val="right"/>
        <w:rPr>
          <w:rFonts w:cstheme="minorHAnsi"/>
          <w:b/>
          <w:bCs/>
          <w:iCs/>
          <w:sz w:val="20"/>
        </w:rPr>
      </w:pPr>
    </w:p>
    <w:p w14:paraId="2F544249" w14:textId="77777777" w:rsidR="0095716B" w:rsidRDefault="0095716B" w:rsidP="0095716B">
      <w:pPr>
        <w:jc w:val="center"/>
        <w:rPr>
          <w:rFonts w:cstheme="minorHAnsi"/>
          <w:b/>
          <w:sz w:val="20"/>
          <w:u w:val="single"/>
        </w:rPr>
      </w:pPr>
    </w:p>
    <w:p w14:paraId="4E7FB5E6" w14:textId="77777777" w:rsidR="0095716B" w:rsidRDefault="0095716B" w:rsidP="0095716B">
      <w:pPr>
        <w:jc w:val="center"/>
        <w:rPr>
          <w:rFonts w:cstheme="minorHAnsi"/>
          <w:b/>
          <w:sz w:val="20"/>
          <w:u w:val="single"/>
        </w:rPr>
      </w:pPr>
    </w:p>
    <w:p w14:paraId="1472080E" w14:textId="77777777" w:rsidR="0095716B" w:rsidRDefault="0095716B" w:rsidP="0095716B">
      <w:pPr>
        <w:jc w:val="center"/>
        <w:rPr>
          <w:rFonts w:cstheme="minorHAnsi"/>
          <w:b/>
          <w:sz w:val="20"/>
          <w:u w:val="single"/>
        </w:rPr>
      </w:pPr>
      <w:r w:rsidRPr="005873E7">
        <w:rPr>
          <w:rFonts w:cstheme="minorHAnsi"/>
          <w:b/>
          <w:sz w:val="20"/>
          <w:u w:val="single"/>
        </w:rPr>
        <w:t>Projekt budowlany – TOM 1</w:t>
      </w:r>
    </w:p>
    <w:p w14:paraId="75ABD035" w14:textId="77777777" w:rsidR="0095716B" w:rsidRPr="005873E7" w:rsidRDefault="0095716B" w:rsidP="0095716B">
      <w:pPr>
        <w:jc w:val="center"/>
        <w:rPr>
          <w:rFonts w:cstheme="minorHAnsi"/>
          <w:b/>
          <w:sz w:val="20"/>
          <w:u w:val="single"/>
        </w:rPr>
      </w:pPr>
    </w:p>
    <w:p w14:paraId="5B5F7A43"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Dane techniczne do projektowania:</w:t>
      </w:r>
    </w:p>
    <w:p w14:paraId="78E243AA" w14:textId="77777777" w:rsidR="0095716B" w:rsidRPr="005873E7" w:rsidRDefault="0095716B" w:rsidP="0095716B">
      <w:pPr>
        <w:numPr>
          <w:ilvl w:val="1"/>
          <w:numId w:val="7"/>
        </w:numPr>
        <w:tabs>
          <w:tab w:val="num" w:pos="397"/>
        </w:tabs>
        <w:spacing w:after="0"/>
        <w:ind w:hanging="340"/>
        <w:jc w:val="both"/>
        <w:rPr>
          <w:rFonts w:cstheme="minorHAnsi"/>
          <w:sz w:val="20"/>
        </w:rPr>
      </w:pPr>
      <w:r w:rsidRPr="005873E7">
        <w:rPr>
          <w:rFonts w:cstheme="minorHAnsi"/>
          <w:sz w:val="20"/>
        </w:rPr>
        <w:t>warunki przyłączenia,</w:t>
      </w:r>
    </w:p>
    <w:p w14:paraId="1B4ABD1B" w14:textId="77777777" w:rsidR="0095716B" w:rsidRPr="005873E7" w:rsidRDefault="0095716B" w:rsidP="0095716B">
      <w:pPr>
        <w:numPr>
          <w:ilvl w:val="1"/>
          <w:numId w:val="7"/>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1D458176" w14:textId="77777777" w:rsidR="0095716B" w:rsidRPr="005873E7" w:rsidRDefault="0095716B" w:rsidP="0095716B">
      <w:pPr>
        <w:numPr>
          <w:ilvl w:val="1"/>
          <w:numId w:val="7"/>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E845EBE"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E092EFA" wp14:editId="415C20CF">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88DF3"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07334E75"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Protokół sprawdzenia projektu przez Zamawiającego (pozytywny)</w:t>
      </w:r>
    </w:p>
    <w:p w14:paraId="56559128" w14:textId="77777777" w:rsidR="0095716B" w:rsidRPr="005873E7" w:rsidRDefault="0095716B" w:rsidP="0095716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2BAE7D48"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6008ED26"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Opinia ZUDP z załącznikiem graficznym (oryginał załącznika graficznego)</w:t>
      </w:r>
    </w:p>
    <w:p w14:paraId="517EBB45"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Opis</w:t>
      </w:r>
    </w:p>
    <w:p w14:paraId="05E33890"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78FD8E67"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Schemat jednokreskowy</w:t>
      </w:r>
    </w:p>
    <w:p w14:paraId="324CF80F"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4DD52DFE" w14:textId="77777777" w:rsidR="0095716B" w:rsidRPr="005873E7" w:rsidRDefault="0095716B" w:rsidP="0095716B">
      <w:pPr>
        <w:numPr>
          <w:ilvl w:val="1"/>
          <w:numId w:val="7"/>
        </w:numPr>
        <w:spacing w:after="0"/>
        <w:jc w:val="both"/>
        <w:rPr>
          <w:rFonts w:cstheme="minorHAnsi"/>
          <w:sz w:val="20"/>
        </w:rPr>
      </w:pPr>
      <w:r w:rsidRPr="005873E7">
        <w:rPr>
          <w:rFonts w:cstheme="minorHAnsi"/>
          <w:sz w:val="20"/>
        </w:rPr>
        <w:t>postanowienia, decyzje, uzgodnienia UM, UG, Zarządy Dróg, ...................................</w:t>
      </w:r>
    </w:p>
    <w:p w14:paraId="06523B40"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Warunki Ochrony Środowiska na prowadzenie robót w terenach zielonych</w:t>
      </w:r>
    </w:p>
    <w:p w14:paraId="1BB7AECA" w14:textId="77777777" w:rsidR="0095716B" w:rsidRPr="005873E7" w:rsidRDefault="0095716B" w:rsidP="0095716B">
      <w:pPr>
        <w:numPr>
          <w:ilvl w:val="1"/>
          <w:numId w:val="7"/>
        </w:numPr>
        <w:spacing w:after="0"/>
        <w:jc w:val="both"/>
        <w:rPr>
          <w:rFonts w:cstheme="minorHAnsi"/>
          <w:sz w:val="20"/>
        </w:rPr>
      </w:pPr>
      <w:r w:rsidRPr="005873E7">
        <w:rPr>
          <w:rFonts w:cstheme="minorHAnsi"/>
          <w:sz w:val="20"/>
        </w:rPr>
        <w:t>oświadczenie, że nie występuje kolizja z zielenią</w:t>
      </w:r>
    </w:p>
    <w:p w14:paraId="70B9391F"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0CD14DE1" w14:textId="77777777" w:rsidR="0095716B" w:rsidRPr="005873E7" w:rsidRDefault="0095716B" w:rsidP="0095716B">
      <w:pPr>
        <w:numPr>
          <w:ilvl w:val="0"/>
          <w:numId w:val="10"/>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54A56EB4"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6994D18B"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0D37BFC1" w14:textId="77777777" w:rsidR="0095716B" w:rsidRPr="005873E7" w:rsidRDefault="0095716B" w:rsidP="0095716B">
      <w:pPr>
        <w:numPr>
          <w:ilvl w:val="1"/>
          <w:numId w:val="7"/>
        </w:numPr>
        <w:spacing w:after="0"/>
        <w:jc w:val="both"/>
        <w:rPr>
          <w:rFonts w:cstheme="minorHAnsi"/>
          <w:sz w:val="20"/>
        </w:rPr>
      </w:pPr>
      <w:r>
        <w:rPr>
          <w:rFonts w:cstheme="minorHAnsi"/>
          <w:sz w:val="20"/>
        </w:rPr>
        <w:t>…………………………………………………</w:t>
      </w:r>
    </w:p>
    <w:p w14:paraId="2EC40510" w14:textId="77777777" w:rsidR="0095716B" w:rsidRPr="005873E7" w:rsidRDefault="0095716B" w:rsidP="0095716B">
      <w:pPr>
        <w:numPr>
          <w:ilvl w:val="1"/>
          <w:numId w:val="9"/>
        </w:numPr>
        <w:spacing w:after="0"/>
        <w:jc w:val="both"/>
        <w:rPr>
          <w:rFonts w:cstheme="minorHAnsi"/>
          <w:sz w:val="20"/>
        </w:rPr>
      </w:pPr>
      <w:r>
        <w:rPr>
          <w:rFonts w:cstheme="minorHAnsi"/>
          <w:sz w:val="20"/>
        </w:rPr>
        <w:t>………………………………………………..</w:t>
      </w:r>
    </w:p>
    <w:p w14:paraId="31030843" w14:textId="77777777" w:rsidR="0095716B" w:rsidRPr="005873E7" w:rsidRDefault="0095716B" w:rsidP="0095716B">
      <w:pPr>
        <w:numPr>
          <w:ilvl w:val="1"/>
          <w:numId w:val="9"/>
        </w:numPr>
        <w:spacing w:after="0"/>
        <w:jc w:val="both"/>
        <w:rPr>
          <w:rFonts w:cstheme="minorHAnsi"/>
          <w:sz w:val="20"/>
        </w:rPr>
      </w:pPr>
      <w:r>
        <w:rPr>
          <w:rFonts w:cstheme="minorHAnsi"/>
          <w:sz w:val="20"/>
        </w:rPr>
        <w:t>………………………………………………..</w:t>
      </w:r>
    </w:p>
    <w:p w14:paraId="5C60B6D3" w14:textId="77777777" w:rsidR="0095716B" w:rsidRPr="005873E7" w:rsidRDefault="0095716B" w:rsidP="0095716B">
      <w:pPr>
        <w:numPr>
          <w:ilvl w:val="0"/>
          <w:numId w:val="10"/>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552973F" w14:textId="77777777" w:rsidR="0095716B" w:rsidRPr="005873E7" w:rsidRDefault="0095716B" w:rsidP="0095716B">
      <w:pPr>
        <w:numPr>
          <w:ilvl w:val="1"/>
          <w:numId w:val="8"/>
        </w:numPr>
        <w:spacing w:after="0"/>
        <w:jc w:val="both"/>
        <w:rPr>
          <w:rFonts w:cstheme="minorHAnsi"/>
          <w:sz w:val="20"/>
        </w:rPr>
      </w:pPr>
      <w:r w:rsidRPr="005873E7">
        <w:rPr>
          <w:rFonts w:cstheme="minorHAnsi"/>
          <w:sz w:val="20"/>
        </w:rPr>
        <w:t>oryginał</w:t>
      </w:r>
    </w:p>
    <w:p w14:paraId="4C80F027" w14:textId="77777777" w:rsidR="0095716B" w:rsidRDefault="0095716B" w:rsidP="0095716B">
      <w:pPr>
        <w:numPr>
          <w:ilvl w:val="1"/>
          <w:numId w:val="8"/>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0989DEB7" w14:textId="77777777" w:rsidR="0095716B" w:rsidRDefault="0095716B" w:rsidP="0095716B">
      <w:pPr>
        <w:numPr>
          <w:ilvl w:val="1"/>
          <w:numId w:val="8"/>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0931BE18" w14:textId="77777777" w:rsidR="0095716B" w:rsidRPr="005873E7" w:rsidRDefault="0095716B" w:rsidP="0095716B">
      <w:pPr>
        <w:rPr>
          <w:rFonts w:cstheme="minorHAnsi"/>
          <w:sz w:val="20"/>
        </w:rPr>
      </w:pPr>
    </w:p>
    <w:p w14:paraId="54564741" w14:textId="77777777" w:rsidR="0095716B" w:rsidRPr="005873E7" w:rsidRDefault="0095716B" w:rsidP="0095716B">
      <w:pPr>
        <w:rPr>
          <w:rFonts w:cstheme="minorHAnsi"/>
          <w:sz w:val="20"/>
        </w:rPr>
      </w:pPr>
    </w:p>
    <w:p w14:paraId="0CF86CB9" w14:textId="77777777" w:rsidR="0095716B" w:rsidRPr="005873E7" w:rsidRDefault="0095716B" w:rsidP="0095716B">
      <w:pPr>
        <w:rPr>
          <w:rFonts w:cstheme="minorHAnsi"/>
          <w:sz w:val="20"/>
        </w:rPr>
      </w:pPr>
    </w:p>
    <w:p w14:paraId="316F9C19" w14:textId="77777777" w:rsidR="0095716B" w:rsidRPr="005873E7" w:rsidRDefault="0095716B" w:rsidP="0095716B">
      <w:pPr>
        <w:rPr>
          <w:rFonts w:cstheme="minorHAnsi"/>
          <w:sz w:val="20"/>
        </w:rPr>
      </w:pPr>
    </w:p>
    <w:p w14:paraId="21C428FA" w14:textId="77777777" w:rsidR="0095716B" w:rsidRPr="005873E7" w:rsidRDefault="0095716B" w:rsidP="0095716B">
      <w:pPr>
        <w:rPr>
          <w:rFonts w:cstheme="minorHAnsi"/>
          <w:sz w:val="20"/>
        </w:rPr>
      </w:pPr>
    </w:p>
    <w:p w14:paraId="7D64B3A4" w14:textId="77777777" w:rsidR="0095716B" w:rsidRPr="005873E7" w:rsidRDefault="0095716B" w:rsidP="0095716B">
      <w:pPr>
        <w:rPr>
          <w:rFonts w:cstheme="minorHAnsi"/>
          <w:sz w:val="20"/>
        </w:rPr>
      </w:pPr>
    </w:p>
    <w:p w14:paraId="1B4C9CF5" w14:textId="77777777" w:rsidR="0095716B" w:rsidRPr="005873E7" w:rsidRDefault="0095716B" w:rsidP="0095716B">
      <w:pPr>
        <w:rPr>
          <w:rFonts w:cstheme="minorHAnsi"/>
          <w:sz w:val="20"/>
        </w:rPr>
      </w:pPr>
    </w:p>
    <w:p w14:paraId="652E1893" w14:textId="77777777" w:rsidR="0095716B" w:rsidRPr="005873E7" w:rsidRDefault="0095716B" w:rsidP="0095716B">
      <w:pPr>
        <w:rPr>
          <w:rFonts w:cstheme="minorHAnsi"/>
          <w:sz w:val="20"/>
        </w:rPr>
      </w:pPr>
    </w:p>
    <w:p w14:paraId="3471BABC" w14:textId="77777777" w:rsidR="0095716B" w:rsidRDefault="0095716B" w:rsidP="0095716B">
      <w:pPr>
        <w:rPr>
          <w:rFonts w:cstheme="minorHAnsi"/>
          <w:sz w:val="20"/>
        </w:rPr>
      </w:pPr>
    </w:p>
    <w:p w14:paraId="0A159764" w14:textId="77777777" w:rsidR="0095716B" w:rsidRDefault="0095716B" w:rsidP="0095716B">
      <w:pPr>
        <w:ind w:firstLine="708"/>
        <w:rPr>
          <w:rFonts w:cstheme="minorHAnsi"/>
          <w:sz w:val="20"/>
        </w:rPr>
      </w:pPr>
    </w:p>
    <w:p w14:paraId="795D89AD" w14:textId="77777777" w:rsidR="0095716B" w:rsidRDefault="0095716B" w:rsidP="0095716B">
      <w:pPr>
        <w:rPr>
          <w:rFonts w:cstheme="minorHAnsi"/>
          <w:b/>
          <w:bCs/>
          <w:iCs/>
          <w:sz w:val="20"/>
        </w:rPr>
      </w:pPr>
    </w:p>
    <w:p w14:paraId="1477B473" w14:textId="77777777" w:rsidR="0095716B" w:rsidRPr="006619F7" w:rsidRDefault="0095716B" w:rsidP="0095716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4F526A55" w14:textId="77777777" w:rsidR="0095716B" w:rsidRDefault="0095716B" w:rsidP="0095716B">
      <w:pPr>
        <w:jc w:val="right"/>
        <w:rPr>
          <w:rFonts w:cstheme="minorHAnsi"/>
          <w:b/>
          <w:sz w:val="20"/>
          <w:u w:val="single"/>
        </w:rPr>
      </w:pPr>
    </w:p>
    <w:p w14:paraId="27C60E74" w14:textId="77777777" w:rsidR="0095716B" w:rsidRDefault="0095716B" w:rsidP="0095716B">
      <w:pPr>
        <w:jc w:val="center"/>
        <w:rPr>
          <w:rFonts w:cstheme="minorHAnsi"/>
          <w:b/>
          <w:sz w:val="20"/>
          <w:u w:val="single"/>
        </w:rPr>
      </w:pPr>
      <w:r w:rsidRPr="005873E7">
        <w:rPr>
          <w:rFonts w:cstheme="minorHAnsi"/>
          <w:b/>
          <w:sz w:val="20"/>
          <w:u w:val="single"/>
        </w:rPr>
        <w:t>Projekt wykonawczy – TOM 2</w:t>
      </w:r>
    </w:p>
    <w:p w14:paraId="74254E3B" w14:textId="77777777" w:rsidR="0095716B" w:rsidRDefault="0095716B" w:rsidP="0095716B">
      <w:pPr>
        <w:jc w:val="center"/>
        <w:rPr>
          <w:rFonts w:cstheme="minorHAnsi"/>
          <w:b/>
          <w:sz w:val="20"/>
          <w:u w:val="single"/>
        </w:rPr>
      </w:pPr>
    </w:p>
    <w:p w14:paraId="56372252"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1C2C8B6B"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Dane techniczne do projektowania:</w:t>
      </w:r>
    </w:p>
    <w:p w14:paraId="73ED435C"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warunki przyłączenia,</w:t>
      </w:r>
    </w:p>
    <w:p w14:paraId="703E292A"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1BBE1D22"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677051FA"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 xml:space="preserve">Zakres robót </w:t>
      </w:r>
    </w:p>
    <w:p w14:paraId="5B05DF9A"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0B5FF37C"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7B0C9C08"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Potwierdzenie projektanta, że:</w:t>
      </w:r>
    </w:p>
    <w:p w14:paraId="2DCAE3C1"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5B903EE6"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47C9EAF3"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Opinia ZUDP (oryginał załącznika graficznego)</w:t>
      </w:r>
    </w:p>
    <w:p w14:paraId="28474D9C"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27931A3"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0E721D80"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4AE25E76"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694EC016"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Profile skrzyżowań</w:t>
      </w:r>
    </w:p>
    <w:p w14:paraId="0D2C096D"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z rzekami</w:t>
      </w:r>
    </w:p>
    <w:p w14:paraId="6D72509E"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drogami</w:t>
      </w:r>
    </w:p>
    <w:p w14:paraId="558BBC2D"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torami kolejowymi</w:t>
      </w:r>
    </w:p>
    <w:p w14:paraId="6CBEF112"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kanałami co</w:t>
      </w:r>
    </w:p>
    <w:p w14:paraId="743340DD" w14:textId="77777777" w:rsidR="0095716B" w:rsidRPr="005873E7" w:rsidRDefault="0095716B" w:rsidP="0095716B">
      <w:pPr>
        <w:numPr>
          <w:ilvl w:val="1"/>
          <w:numId w:val="11"/>
        </w:numPr>
        <w:tabs>
          <w:tab w:val="num" w:pos="397"/>
        </w:tabs>
        <w:spacing w:after="0" w:line="288" w:lineRule="auto"/>
        <w:ind w:hanging="340"/>
        <w:jc w:val="both"/>
        <w:rPr>
          <w:rFonts w:cstheme="minorHAnsi"/>
          <w:sz w:val="20"/>
        </w:rPr>
      </w:pPr>
      <w:r w:rsidRPr="005873E7">
        <w:rPr>
          <w:rFonts w:cstheme="minorHAnsi"/>
          <w:sz w:val="20"/>
        </w:rPr>
        <w:t xml:space="preserve">inne </w:t>
      </w:r>
    </w:p>
    <w:p w14:paraId="6D4C4BE7"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2308D33B"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9C5115"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Tabele, arkusze montażowe (typy, długości, ilości itp. ...)</w:t>
      </w:r>
    </w:p>
    <w:p w14:paraId="1BDF5385"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6193D454"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7F459180"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EBC66D"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Tabele demontażowe (linii SN, stacji, linii nn, przyłączy)</w:t>
      </w:r>
    </w:p>
    <w:p w14:paraId="3227FEDE"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Zestawienie materiałów z demontażu</w:t>
      </w:r>
    </w:p>
    <w:p w14:paraId="43695820" w14:textId="77777777" w:rsidR="0095716B" w:rsidRPr="005873E7" w:rsidRDefault="0095716B" w:rsidP="0095716B">
      <w:pPr>
        <w:numPr>
          <w:ilvl w:val="0"/>
          <w:numId w:val="12"/>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„zero”, opaska, /dot.: ST wnętrzowych/; droga dojazdowa-uzgodniona z drogowcami, ogrodzenie /dot.: ST wnętrz. i nap.</w:t>
      </w:r>
    </w:p>
    <w:p w14:paraId="3B66966C" w14:textId="77777777" w:rsidR="0095716B" w:rsidRPr="005873E7" w:rsidRDefault="0095716B" w:rsidP="0095716B">
      <w:pPr>
        <w:numPr>
          <w:ilvl w:val="1"/>
          <w:numId w:val="11"/>
        </w:numPr>
        <w:spacing w:after="0" w:line="288" w:lineRule="auto"/>
        <w:jc w:val="both"/>
        <w:rPr>
          <w:rFonts w:cstheme="minorHAnsi"/>
          <w:sz w:val="20"/>
        </w:rPr>
      </w:pPr>
      <w:r w:rsidRPr="005873E7">
        <w:rPr>
          <w:rFonts w:cstheme="minorHAnsi"/>
          <w:sz w:val="20"/>
        </w:rPr>
        <w:t>oddzielny tom Projektu branży drogowej</w:t>
      </w:r>
    </w:p>
    <w:p w14:paraId="69A57C0F" w14:textId="77777777" w:rsidR="0095716B" w:rsidRPr="005873E7" w:rsidRDefault="0095716B" w:rsidP="0095716B">
      <w:pPr>
        <w:numPr>
          <w:ilvl w:val="0"/>
          <w:numId w:val="12"/>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0C952897" w14:textId="77777777" w:rsidR="0095716B" w:rsidRDefault="0095716B" w:rsidP="0095716B">
      <w:pPr>
        <w:ind w:firstLine="284"/>
        <w:rPr>
          <w:rFonts w:cstheme="minorHAnsi"/>
          <w:sz w:val="20"/>
        </w:rPr>
      </w:pPr>
      <w:r>
        <w:rPr>
          <w:rFonts w:cstheme="minorHAnsi"/>
          <w:sz w:val="20"/>
        </w:rPr>
        <w:t xml:space="preserve">- </w:t>
      </w:r>
      <w:r w:rsidRPr="005873E7">
        <w:rPr>
          <w:rFonts w:cstheme="minorHAnsi"/>
          <w:sz w:val="20"/>
        </w:rPr>
        <w:t>kosztorys inwestorski</w:t>
      </w:r>
    </w:p>
    <w:p w14:paraId="5142D3DD" w14:textId="77777777" w:rsidR="0095716B" w:rsidRDefault="0095716B" w:rsidP="0095716B">
      <w:pPr>
        <w:spacing w:after="200" w:line="276" w:lineRule="auto"/>
        <w:rPr>
          <w:rFonts w:cstheme="minorHAnsi"/>
          <w:b/>
          <w:bCs/>
          <w:iCs/>
          <w:sz w:val="20"/>
        </w:rPr>
      </w:pPr>
      <w:r>
        <w:rPr>
          <w:rFonts w:cstheme="minorHAnsi"/>
          <w:b/>
          <w:bCs/>
          <w:iCs/>
          <w:sz w:val="20"/>
        </w:rPr>
        <w:br w:type="page"/>
      </w:r>
    </w:p>
    <w:p w14:paraId="0BC6A92B" w14:textId="77777777" w:rsidR="0095716B" w:rsidRDefault="0095716B" w:rsidP="0095716B">
      <w:pPr>
        <w:rPr>
          <w:rFonts w:cstheme="minorHAnsi"/>
          <w:b/>
          <w:bCs/>
          <w:iCs/>
          <w:sz w:val="20"/>
        </w:rPr>
      </w:pPr>
    </w:p>
    <w:p w14:paraId="5F548EF7" w14:textId="77777777" w:rsidR="0095716B" w:rsidRPr="006619F7" w:rsidRDefault="0095716B" w:rsidP="0095716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49FD8A59" w14:textId="77777777" w:rsidR="0095716B" w:rsidRDefault="0095716B" w:rsidP="0095716B">
      <w:pPr>
        <w:rPr>
          <w:rFonts w:cstheme="minorHAnsi"/>
          <w:b/>
          <w:sz w:val="20"/>
          <w:u w:val="single"/>
        </w:rPr>
      </w:pPr>
    </w:p>
    <w:p w14:paraId="1EB15266" w14:textId="77777777" w:rsidR="0095716B" w:rsidRDefault="0095716B" w:rsidP="0095716B">
      <w:pPr>
        <w:rPr>
          <w:rFonts w:cstheme="minorHAnsi"/>
          <w:b/>
          <w:sz w:val="20"/>
          <w:u w:val="single"/>
        </w:rPr>
      </w:pPr>
    </w:p>
    <w:p w14:paraId="13B2D345" w14:textId="77777777" w:rsidR="0095716B" w:rsidRDefault="0095716B" w:rsidP="0095716B">
      <w:pPr>
        <w:jc w:val="center"/>
        <w:rPr>
          <w:rFonts w:cstheme="minorHAnsi"/>
          <w:b/>
          <w:sz w:val="20"/>
          <w:u w:val="single"/>
        </w:rPr>
      </w:pPr>
      <w:r w:rsidRPr="005873E7">
        <w:rPr>
          <w:rFonts w:cstheme="minorHAnsi"/>
          <w:b/>
          <w:sz w:val="20"/>
          <w:u w:val="single"/>
        </w:rPr>
        <w:t>Zgody właścicieli nieruchomości – TOM 3</w:t>
      </w:r>
    </w:p>
    <w:p w14:paraId="4E5FCB18" w14:textId="77777777" w:rsidR="0095716B" w:rsidRPr="005873E7" w:rsidRDefault="0095716B" w:rsidP="0095716B">
      <w:pPr>
        <w:rPr>
          <w:rFonts w:cstheme="minorHAnsi"/>
          <w:b/>
          <w:sz w:val="20"/>
          <w:u w:val="single"/>
        </w:rPr>
      </w:pPr>
    </w:p>
    <w:p w14:paraId="4BFF2711"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168A9EBB"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5EF82075"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70020F01"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A0685CA"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07474392"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53F7D975" w14:textId="77777777" w:rsidR="0095716B" w:rsidRPr="005873E7" w:rsidRDefault="0095716B" w:rsidP="0095716B">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665E37CA" w14:textId="77777777" w:rsidR="0095716B" w:rsidRDefault="0095716B" w:rsidP="0095716B">
      <w:pPr>
        <w:numPr>
          <w:ilvl w:val="0"/>
          <w:numId w:val="13"/>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478F3BDD" w14:textId="77777777" w:rsidR="0095716B" w:rsidRDefault="0095716B" w:rsidP="0095716B">
      <w:pPr>
        <w:rPr>
          <w:rFonts w:cstheme="minorHAnsi"/>
          <w:sz w:val="20"/>
        </w:rPr>
      </w:pPr>
    </w:p>
    <w:p w14:paraId="5CF8744F" w14:textId="77777777" w:rsidR="0095716B" w:rsidRPr="00B97BFD" w:rsidRDefault="0095716B" w:rsidP="0095716B">
      <w:pPr>
        <w:rPr>
          <w:rFonts w:cstheme="minorHAnsi"/>
          <w:sz w:val="20"/>
        </w:rPr>
      </w:pPr>
      <w:r w:rsidRPr="00B97BFD">
        <w:rPr>
          <w:rFonts w:cstheme="minorHAnsi"/>
          <w:b/>
          <w:sz w:val="20"/>
        </w:rPr>
        <w:t xml:space="preserve">UWAGA: </w:t>
      </w:r>
    </w:p>
    <w:p w14:paraId="4292F189" w14:textId="77777777" w:rsidR="0095716B" w:rsidRPr="00B97BFD" w:rsidRDefault="0095716B" w:rsidP="0095716B">
      <w:pPr>
        <w:rPr>
          <w:rFonts w:cstheme="minorHAnsi"/>
          <w:b/>
          <w:sz w:val="20"/>
        </w:rPr>
      </w:pPr>
      <w:r w:rsidRPr="00B97BFD">
        <w:rPr>
          <w:rFonts w:cstheme="minorHAnsi"/>
          <w:b/>
          <w:sz w:val="20"/>
        </w:rPr>
        <w:t xml:space="preserve">Wszelkie decyzje, zgody i uzgodnienia winny być uzyskiwane w imieniu i na rzecz PGE Dystrybucja S.A. </w:t>
      </w:r>
    </w:p>
    <w:p w14:paraId="1A48F1C2" w14:textId="77777777" w:rsidR="0095716B" w:rsidRPr="005873E7" w:rsidRDefault="0095716B" w:rsidP="0095716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7B6F62E9" w14:textId="77777777" w:rsidR="0095716B" w:rsidRDefault="0095716B" w:rsidP="0095716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7B3270C3" w14:textId="77777777" w:rsidR="0095716B" w:rsidRPr="005873E7" w:rsidRDefault="0095716B" w:rsidP="0095716B">
      <w:pPr>
        <w:rPr>
          <w:rFonts w:cstheme="minorHAnsi"/>
          <w:sz w:val="20"/>
        </w:rPr>
      </w:pPr>
    </w:p>
    <w:p w14:paraId="591CED3D" w14:textId="77777777" w:rsidR="0095716B" w:rsidRPr="005873E7" w:rsidRDefault="0095716B" w:rsidP="0095716B">
      <w:pPr>
        <w:rPr>
          <w:rFonts w:cstheme="minorHAnsi"/>
          <w:sz w:val="20"/>
        </w:rPr>
      </w:pPr>
    </w:p>
    <w:p w14:paraId="45C61580" w14:textId="77777777" w:rsidR="0095716B" w:rsidRPr="005873E7" w:rsidRDefault="0095716B" w:rsidP="0095716B">
      <w:pPr>
        <w:rPr>
          <w:rFonts w:cstheme="minorHAnsi"/>
          <w:sz w:val="20"/>
        </w:rPr>
      </w:pPr>
    </w:p>
    <w:p w14:paraId="5B33AF42" w14:textId="77777777" w:rsidR="0095716B" w:rsidRPr="005873E7" w:rsidRDefault="0095716B" w:rsidP="0095716B">
      <w:pPr>
        <w:rPr>
          <w:rFonts w:cstheme="minorHAnsi"/>
          <w:sz w:val="20"/>
        </w:rPr>
      </w:pPr>
    </w:p>
    <w:p w14:paraId="68D7560F" w14:textId="77777777" w:rsidR="0095716B" w:rsidRPr="005873E7" w:rsidRDefault="0095716B" w:rsidP="0095716B">
      <w:pPr>
        <w:rPr>
          <w:rFonts w:cstheme="minorHAnsi"/>
          <w:sz w:val="20"/>
        </w:rPr>
      </w:pPr>
    </w:p>
    <w:p w14:paraId="280D6A8C" w14:textId="77777777" w:rsidR="0095716B" w:rsidRPr="005873E7" w:rsidRDefault="0095716B" w:rsidP="0095716B">
      <w:pPr>
        <w:rPr>
          <w:rFonts w:cstheme="minorHAnsi"/>
          <w:sz w:val="20"/>
        </w:rPr>
      </w:pPr>
    </w:p>
    <w:p w14:paraId="25BD4252" w14:textId="77777777" w:rsidR="0095716B" w:rsidRPr="005873E7" w:rsidRDefault="0095716B" w:rsidP="0095716B">
      <w:pPr>
        <w:rPr>
          <w:rFonts w:cstheme="minorHAnsi"/>
          <w:sz w:val="20"/>
        </w:rPr>
      </w:pPr>
    </w:p>
    <w:p w14:paraId="68A605E0" w14:textId="77777777" w:rsidR="0095716B" w:rsidRPr="005873E7" w:rsidRDefault="0095716B" w:rsidP="0095716B">
      <w:pPr>
        <w:rPr>
          <w:rFonts w:cstheme="minorHAnsi"/>
          <w:sz w:val="20"/>
        </w:rPr>
      </w:pPr>
    </w:p>
    <w:p w14:paraId="443C4428" w14:textId="77777777" w:rsidR="0095716B" w:rsidRPr="005873E7" w:rsidRDefault="0095716B" w:rsidP="0095716B">
      <w:pPr>
        <w:rPr>
          <w:rFonts w:cstheme="minorHAnsi"/>
          <w:sz w:val="20"/>
        </w:rPr>
      </w:pPr>
    </w:p>
    <w:p w14:paraId="570F8DF1" w14:textId="77777777" w:rsidR="0095716B" w:rsidRPr="005873E7" w:rsidRDefault="0095716B" w:rsidP="0095716B">
      <w:pPr>
        <w:rPr>
          <w:rFonts w:cstheme="minorHAnsi"/>
          <w:sz w:val="20"/>
        </w:rPr>
      </w:pPr>
    </w:p>
    <w:p w14:paraId="0AC54779" w14:textId="77777777" w:rsidR="0095716B" w:rsidRPr="005873E7" w:rsidRDefault="0095716B" w:rsidP="0095716B">
      <w:pPr>
        <w:rPr>
          <w:rFonts w:cstheme="minorHAnsi"/>
          <w:sz w:val="20"/>
        </w:rPr>
      </w:pPr>
    </w:p>
    <w:p w14:paraId="4D53962B" w14:textId="77777777" w:rsidR="0095716B" w:rsidRPr="005873E7" w:rsidRDefault="0095716B" w:rsidP="0095716B">
      <w:pPr>
        <w:rPr>
          <w:rFonts w:cstheme="minorHAnsi"/>
          <w:sz w:val="20"/>
        </w:rPr>
      </w:pPr>
    </w:p>
    <w:p w14:paraId="1AB4C5B7" w14:textId="77777777" w:rsidR="0095716B" w:rsidRPr="005873E7" w:rsidRDefault="0095716B" w:rsidP="0095716B">
      <w:pPr>
        <w:rPr>
          <w:rFonts w:cstheme="minorHAnsi"/>
          <w:sz w:val="20"/>
        </w:rPr>
      </w:pPr>
    </w:p>
    <w:p w14:paraId="2411CC02" w14:textId="77777777" w:rsidR="0095716B" w:rsidRDefault="0095716B" w:rsidP="0095716B">
      <w:pPr>
        <w:rPr>
          <w:rFonts w:cstheme="minorHAnsi"/>
          <w:sz w:val="20"/>
        </w:rPr>
      </w:pPr>
    </w:p>
    <w:p w14:paraId="59CC29FD" w14:textId="77777777" w:rsidR="0095716B" w:rsidRDefault="0095716B" w:rsidP="0095716B">
      <w:pPr>
        <w:spacing w:after="200" w:line="276" w:lineRule="auto"/>
        <w:rPr>
          <w:rFonts w:cstheme="minorHAnsi"/>
          <w:sz w:val="20"/>
        </w:rPr>
      </w:pPr>
      <w:r>
        <w:rPr>
          <w:rFonts w:cstheme="minorHAnsi"/>
          <w:sz w:val="20"/>
        </w:rPr>
        <w:br w:type="page"/>
      </w:r>
    </w:p>
    <w:p w14:paraId="0873B0C5" w14:textId="77777777" w:rsidR="0095716B" w:rsidRDefault="0095716B" w:rsidP="0095716B">
      <w:pPr>
        <w:rPr>
          <w:rFonts w:cstheme="minorHAnsi"/>
          <w:b/>
          <w:bCs/>
          <w:iCs/>
          <w:sz w:val="20"/>
        </w:rPr>
      </w:pPr>
    </w:p>
    <w:p w14:paraId="59513195" w14:textId="77777777" w:rsidR="0095716B" w:rsidRDefault="0095716B" w:rsidP="0095716B">
      <w:pPr>
        <w:rPr>
          <w:rFonts w:cstheme="minorHAnsi"/>
          <w:b/>
          <w:bCs/>
          <w:iCs/>
          <w:sz w:val="20"/>
        </w:rPr>
      </w:pPr>
    </w:p>
    <w:p w14:paraId="1AE80DED" w14:textId="77777777" w:rsidR="0095716B" w:rsidRDefault="0095716B" w:rsidP="0095716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536B0D0C" w14:textId="77777777" w:rsidR="0095716B" w:rsidRDefault="0095716B" w:rsidP="0095716B">
      <w:pPr>
        <w:rPr>
          <w:rFonts w:cstheme="minorHAnsi"/>
          <w:b/>
          <w:bCs/>
          <w:iCs/>
          <w:sz w:val="20"/>
        </w:rPr>
      </w:pPr>
    </w:p>
    <w:p w14:paraId="4CE057EE" w14:textId="77777777" w:rsidR="0095716B" w:rsidRPr="005873E7" w:rsidRDefault="0095716B" w:rsidP="0095716B">
      <w:pPr>
        <w:rPr>
          <w:rFonts w:cstheme="minorHAnsi"/>
          <w:b/>
          <w:bCs/>
          <w:iCs/>
          <w:sz w:val="20"/>
        </w:rPr>
      </w:pPr>
    </w:p>
    <w:p w14:paraId="559A25BE" w14:textId="77777777" w:rsidR="0095716B" w:rsidRDefault="0095716B" w:rsidP="0095716B">
      <w:pPr>
        <w:rPr>
          <w:rFonts w:cstheme="minorHAnsi"/>
          <w:b/>
          <w:sz w:val="20"/>
          <w:u w:val="single"/>
        </w:rPr>
      </w:pPr>
    </w:p>
    <w:p w14:paraId="15A6D386" w14:textId="77777777" w:rsidR="0095716B" w:rsidRDefault="0095716B" w:rsidP="0095716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C0D8BEE" w14:textId="77777777" w:rsidR="0095716B" w:rsidRDefault="0095716B" w:rsidP="0095716B">
      <w:pPr>
        <w:jc w:val="center"/>
        <w:rPr>
          <w:rFonts w:cstheme="minorHAnsi"/>
          <w:b/>
          <w:sz w:val="20"/>
          <w:u w:val="single"/>
        </w:rPr>
      </w:pPr>
    </w:p>
    <w:p w14:paraId="6EBDF18A" w14:textId="77777777" w:rsidR="0095716B" w:rsidRPr="005873E7" w:rsidRDefault="0095716B" w:rsidP="0095716B">
      <w:pPr>
        <w:rPr>
          <w:rFonts w:cstheme="minorHAnsi"/>
          <w:b/>
          <w:sz w:val="20"/>
          <w:u w:val="single"/>
        </w:rPr>
      </w:pPr>
    </w:p>
    <w:p w14:paraId="07E8314C" w14:textId="77777777" w:rsidR="0095716B" w:rsidRPr="005873E7" w:rsidRDefault="0095716B" w:rsidP="0095716B">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1B7F551" w14:textId="77777777" w:rsidR="0095716B" w:rsidRPr="005873E7" w:rsidRDefault="0095716B" w:rsidP="0095716B">
      <w:pPr>
        <w:numPr>
          <w:ilvl w:val="0"/>
          <w:numId w:val="14"/>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394B13EB" w14:textId="77777777" w:rsidR="0095716B" w:rsidRPr="005873E7" w:rsidRDefault="0095716B" w:rsidP="0095716B">
      <w:pPr>
        <w:numPr>
          <w:ilvl w:val="0"/>
          <w:numId w:val="14"/>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10480301" w14:textId="77777777" w:rsidR="0095716B" w:rsidRPr="005873E7" w:rsidRDefault="0095716B" w:rsidP="0095716B">
      <w:pPr>
        <w:numPr>
          <w:ilvl w:val="1"/>
          <w:numId w:val="14"/>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35A7EEAB" w14:textId="77777777" w:rsidR="0095716B" w:rsidRPr="005873E7" w:rsidRDefault="0095716B" w:rsidP="0095716B">
      <w:pPr>
        <w:numPr>
          <w:ilvl w:val="1"/>
          <w:numId w:val="14"/>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067BDD88" w14:textId="77777777" w:rsidR="0095716B" w:rsidRPr="005873E7" w:rsidRDefault="0095716B" w:rsidP="0095716B">
      <w:pPr>
        <w:numPr>
          <w:ilvl w:val="1"/>
          <w:numId w:val="14"/>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58EE61DA" w14:textId="77777777" w:rsidR="0095716B" w:rsidRPr="005873E7" w:rsidRDefault="0095716B" w:rsidP="0095716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4C2CD1EB" w14:textId="77777777" w:rsidR="0095716B" w:rsidRPr="005873E7" w:rsidRDefault="0095716B" w:rsidP="0095716B">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6E7E0986" w14:textId="77777777" w:rsidR="0095716B" w:rsidRPr="005873E7" w:rsidRDefault="0095716B" w:rsidP="0095716B">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4403BC2" w14:textId="77777777" w:rsidR="0095716B" w:rsidRPr="005873E7" w:rsidRDefault="0095716B" w:rsidP="0095716B">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5F4178D6" w14:textId="77777777" w:rsidR="0095716B" w:rsidRPr="005873E7" w:rsidRDefault="0095716B" w:rsidP="0095716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DC59137" w14:textId="77777777" w:rsidR="0095716B" w:rsidRDefault="0095716B" w:rsidP="0095716B">
      <w:pPr>
        <w:pStyle w:val="Akapitzlist"/>
        <w:numPr>
          <w:ilvl w:val="0"/>
          <w:numId w:val="14"/>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4F60E543" w14:textId="77777777" w:rsidR="0095716B" w:rsidRPr="005873E7" w:rsidRDefault="0095716B" w:rsidP="0095716B"/>
    <w:p w14:paraId="534825F6" w14:textId="77777777" w:rsidR="0095716B" w:rsidRPr="005873E7" w:rsidRDefault="0095716B" w:rsidP="0095716B"/>
    <w:p w14:paraId="11E53A6B" w14:textId="77777777" w:rsidR="0095716B" w:rsidRDefault="0095716B" w:rsidP="0095716B">
      <w:pPr>
        <w:spacing w:after="200" w:line="276" w:lineRule="auto"/>
      </w:pPr>
      <w:r>
        <w:br w:type="page"/>
      </w:r>
    </w:p>
    <w:p w14:paraId="21FECB80" w14:textId="77777777" w:rsidR="0095716B" w:rsidRPr="005873E7" w:rsidRDefault="0095716B" w:rsidP="0095716B"/>
    <w:p w14:paraId="46D1C2EB" w14:textId="77777777" w:rsidR="0095716B" w:rsidRDefault="0095716B" w:rsidP="0095716B">
      <w:pPr>
        <w:rPr>
          <w:rFonts w:cstheme="minorHAnsi"/>
          <w:b/>
          <w:bCs/>
          <w:iCs/>
          <w:sz w:val="20"/>
        </w:rPr>
      </w:pPr>
    </w:p>
    <w:p w14:paraId="782F8DE8" w14:textId="77777777" w:rsidR="0095716B" w:rsidRDefault="0095716B" w:rsidP="0095716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363E3A2" w14:textId="77777777" w:rsidR="0095716B" w:rsidRDefault="0095716B" w:rsidP="0095716B">
      <w:pPr>
        <w:rPr>
          <w:rFonts w:cstheme="minorHAnsi"/>
          <w:b/>
          <w:bCs/>
          <w:iCs/>
          <w:sz w:val="20"/>
        </w:rPr>
      </w:pPr>
    </w:p>
    <w:p w14:paraId="3A209C7D" w14:textId="77777777" w:rsidR="0095716B" w:rsidRPr="003A2CBB" w:rsidRDefault="0095716B" w:rsidP="0095716B">
      <w:pPr>
        <w:rPr>
          <w:rFonts w:cstheme="minorHAnsi"/>
          <w:b/>
          <w:bCs/>
          <w:iCs/>
          <w:sz w:val="20"/>
        </w:rPr>
      </w:pPr>
    </w:p>
    <w:p w14:paraId="10202AB3" w14:textId="77777777" w:rsidR="0095716B" w:rsidRDefault="0095716B" w:rsidP="0095716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3D12CCD9" w14:textId="77777777" w:rsidR="0095716B" w:rsidRPr="003A2CBB" w:rsidRDefault="0095716B" w:rsidP="0095716B">
      <w:pPr>
        <w:jc w:val="center"/>
        <w:rPr>
          <w:rFonts w:cstheme="minorHAnsi"/>
          <w:b/>
          <w:sz w:val="20"/>
          <w:u w:val="single"/>
        </w:rPr>
      </w:pPr>
    </w:p>
    <w:p w14:paraId="1549870A"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40CE34D1"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41CD19E1"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7466B26A"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22D77902"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49F5CD"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13679C88" w14:textId="77777777" w:rsidR="0095716B" w:rsidRPr="003A2CBB" w:rsidRDefault="0095716B" w:rsidP="0095716B">
      <w:pPr>
        <w:numPr>
          <w:ilvl w:val="0"/>
          <w:numId w:val="38"/>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08ECC5D5" w14:textId="77777777" w:rsidR="0095716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7E6E273C" w14:textId="77777777" w:rsidR="0095716B" w:rsidRDefault="0095716B" w:rsidP="0095716B">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62E4251A" w14:textId="77777777" w:rsidR="0095716B" w:rsidRPr="00A6238A" w:rsidRDefault="0095716B" w:rsidP="0095716B">
      <w:pPr>
        <w:rPr>
          <w:rFonts w:cstheme="minorHAnsi"/>
          <w:sz w:val="20"/>
        </w:rPr>
      </w:pPr>
    </w:p>
    <w:p w14:paraId="65703D78" w14:textId="77777777" w:rsidR="0095716B" w:rsidRPr="00A6238A" w:rsidRDefault="0095716B" w:rsidP="0095716B">
      <w:pPr>
        <w:rPr>
          <w:rFonts w:cstheme="minorHAnsi"/>
          <w:sz w:val="20"/>
        </w:rPr>
      </w:pPr>
    </w:p>
    <w:p w14:paraId="1DF31B6F" w14:textId="77777777" w:rsidR="0095716B" w:rsidRPr="00A6238A" w:rsidRDefault="0095716B" w:rsidP="0095716B">
      <w:pPr>
        <w:rPr>
          <w:rFonts w:cstheme="minorHAnsi"/>
          <w:sz w:val="20"/>
        </w:rPr>
      </w:pPr>
    </w:p>
    <w:p w14:paraId="127027F3" w14:textId="77777777" w:rsidR="0095716B" w:rsidRPr="00A6238A" w:rsidRDefault="0095716B" w:rsidP="0095716B">
      <w:pPr>
        <w:rPr>
          <w:rFonts w:cstheme="minorHAnsi"/>
          <w:sz w:val="20"/>
        </w:rPr>
      </w:pPr>
    </w:p>
    <w:p w14:paraId="73B958B6" w14:textId="77777777" w:rsidR="0095716B" w:rsidRPr="00A6238A" w:rsidRDefault="0095716B" w:rsidP="0095716B">
      <w:pPr>
        <w:rPr>
          <w:rFonts w:cstheme="minorHAnsi"/>
          <w:sz w:val="20"/>
        </w:rPr>
      </w:pPr>
    </w:p>
    <w:p w14:paraId="288D2A3E" w14:textId="77777777" w:rsidR="0095716B" w:rsidRPr="00A6238A" w:rsidRDefault="0095716B" w:rsidP="0095716B">
      <w:pPr>
        <w:rPr>
          <w:rFonts w:cstheme="minorHAnsi"/>
          <w:sz w:val="20"/>
        </w:rPr>
      </w:pPr>
    </w:p>
    <w:p w14:paraId="4A9A4432" w14:textId="77777777" w:rsidR="0095716B" w:rsidRPr="00A6238A" w:rsidRDefault="0095716B" w:rsidP="0095716B">
      <w:pPr>
        <w:rPr>
          <w:rFonts w:cstheme="minorHAnsi"/>
          <w:sz w:val="20"/>
        </w:rPr>
      </w:pPr>
    </w:p>
    <w:p w14:paraId="1B370A6F" w14:textId="77777777" w:rsidR="0095716B" w:rsidRPr="00A6238A" w:rsidRDefault="0095716B" w:rsidP="0095716B">
      <w:pPr>
        <w:rPr>
          <w:rFonts w:cstheme="minorHAnsi"/>
          <w:sz w:val="20"/>
        </w:rPr>
      </w:pPr>
    </w:p>
    <w:p w14:paraId="2997F6C1" w14:textId="77777777" w:rsidR="0095716B" w:rsidRPr="00A6238A" w:rsidRDefault="0095716B" w:rsidP="0095716B">
      <w:pPr>
        <w:rPr>
          <w:rFonts w:cstheme="minorHAnsi"/>
          <w:sz w:val="20"/>
        </w:rPr>
      </w:pPr>
    </w:p>
    <w:p w14:paraId="45E206F4" w14:textId="77777777" w:rsidR="0095716B" w:rsidRPr="00A6238A" w:rsidRDefault="0095716B" w:rsidP="0095716B">
      <w:pPr>
        <w:rPr>
          <w:rFonts w:cstheme="minorHAnsi"/>
          <w:sz w:val="20"/>
        </w:rPr>
      </w:pPr>
    </w:p>
    <w:p w14:paraId="0B31AB5D" w14:textId="77777777" w:rsidR="0095716B" w:rsidRPr="00A6238A" w:rsidRDefault="0095716B" w:rsidP="0095716B">
      <w:pPr>
        <w:rPr>
          <w:rFonts w:cstheme="minorHAnsi"/>
          <w:sz w:val="20"/>
        </w:rPr>
      </w:pPr>
    </w:p>
    <w:p w14:paraId="0B87D7C5" w14:textId="77777777" w:rsidR="0095716B" w:rsidRDefault="0095716B" w:rsidP="0095716B">
      <w:pPr>
        <w:rPr>
          <w:rFonts w:cstheme="minorHAnsi"/>
          <w:sz w:val="20"/>
        </w:rPr>
      </w:pPr>
    </w:p>
    <w:p w14:paraId="756D50E4" w14:textId="77777777" w:rsidR="0095716B" w:rsidRDefault="0095716B" w:rsidP="0095716B">
      <w:pPr>
        <w:spacing w:after="200" w:line="276" w:lineRule="auto"/>
        <w:rPr>
          <w:rFonts w:cstheme="minorHAnsi"/>
          <w:sz w:val="20"/>
        </w:rPr>
      </w:pPr>
      <w:r>
        <w:rPr>
          <w:rFonts w:cstheme="minorHAnsi"/>
          <w:sz w:val="20"/>
        </w:rPr>
        <w:br w:type="page"/>
      </w:r>
    </w:p>
    <w:p w14:paraId="7DC54119" w14:textId="77777777" w:rsidR="0095716B" w:rsidRPr="007F1B03" w:rsidRDefault="0095716B" w:rsidP="0095716B">
      <w:pPr>
        <w:rPr>
          <w:rFonts w:cstheme="minorHAnsi"/>
          <w:b/>
          <w:bCs/>
          <w:iCs/>
          <w:sz w:val="20"/>
        </w:rPr>
      </w:pPr>
    </w:p>
    <w:p w14:paraId="135F491B" w14:textId="77777777" w:rsidR="0095716B" w:rsidRPr="007F1B03" w:rsidRDefault="0095716B" w:rsidP="0095716B">
      <w:pPr>
        <w:rPr>
          <w:rFonts w:cstheme="minorHAnsi"/>
          <w:b/>
          <w:bCs/>
          <w:iCs/>
          <w:sz w:val="20"/>
        </w:rPr>
      </w:pPr>
    </w:p>
    <w:p w14:paraId="49844F60" w14:textId="77777777" w:rsidR="0095716B" w:rsidRPr="007F1B03" w:rsidRDefault="0095716B" w:rsidP="0095716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73E5E30C" w14:textId="77777777" w:rsidR="0095716B" w:rsidRDefault="0095716B" w:rsidP="0095716B">
      <w:pPr>
        <w:rPr>
          <w:rFonts w:cstheme="minorHAnsi"/>
          <w:b/>
          <w:sz w:val="20"/>
          <w:u w:val="single"/>
        </w:rPr>
      </w:pPr>
    </w:p>
    <w:p w14:paraId="55444702" w14:textId="77777777" w:rsidR="0095716B" w:rsidRDefault="0095716B" w:rsidP="0095716B">
      <w:pPr>
        <w:jc w:val="center"/>
        <w:rPr>
          <w:rFonts w:cstheme="minorHAnsi"/>
          <w:b/>
          <w:sz w:val="20"/>
          <w:u w:val="single"/>
        </w:rPr>
      </w:pPr>
    </w:p>
    <w:p w14:paraId="3764F71C" w14:textId="77777777" w:rsidR="0095716B" w:rsidRDefault="0095716B" w:rsidP="0095716B">
      <w:pPr>
        <w:jc w:val="center"/>
        <w:rPr>
          <w:rFonts w:cstheme="minorHAnsi"/>
          <w:b/>
          <w:sz w:val="20"/>
          <w:u w:val="single"/>
        </w:rPr>
      </w:pPr>
    </w:p>
    <w:p w14:paraId="3768CFC7" w14:textId="77777777" w:rsidR="0095716B" w:rsidRPr="00A6238A" w:rsidRDefault="0095716B" w:rsidP="0095716B">
      <w:pPr>
        <w:jc w:val="center"/>
        <w:rPr>
          <w:rFonts w:cstheme="minorHAnsi"/>
          <w:b/>
          <w:sz w:val="20"/>
          <w:u w:val="single"/>
        </w:rPr>
      </w:pPr>
      <w:r w:rsidRPr="00A6238A">
        <w:rPr>
          <w:rFonts w:cstheme="minorHAnsi"/>
          <w:b/>
          <w:sz w:val="20"/>
          <w:u w:val="single"/>
        </w:rPr>
        <w:t>UMOWA</w:t>
      </w:r>
    </w:p>
    <w:p w14:paraId="4AF7E0A1" w14:textId="77777777" w:rsidR="0095716B" w:rsidRPr="00A6238A" w:rsidRDefault="0095716B" w:rsidP="0095716B">
      <w:pPr>
        <w:rPr>
          <w:rFonts w:cstheme="minorHAnsi"/>
          <w:sz w:val="20"/>
        </w:rPr>
      </w:pPr>
      <w:r w:rsidRPr="00A6238A">
        <w:rPr>
          <w:rFonts w:cstheme="minorHAnsi"/>
          <w:sz w:val="20"/>
        </w:rPr>
        <w:t>zawarta w dniu .................................. pomiędzy:</w:t>
      </w:r>
    </w:p>
    <w:p w14:paraId="22716A70" w14:textId="77777777" w:rsidR="0095716B" w:rsidRPr="00501897" w:rsidRDefault="0095716B" w:rsidP="0095716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740D1E61" w14:textId="77777777" w:rsidR="0095716B" w:rsidRPr="00A6238A" w:rsidRDefault="0095716B" w:rsidP="0095716B">
      <w:pPr>
        <w:rPr>
          <w:rFonts w:cstheme="minorHAnsi"/>
          <w:sz w:val="20"/>
        </w:rPr>
      </w:pPr>
    </w:p>
    <w:p w14:paraId="36536B52" w14:textId="77777777" w:rsidR="0095716B" w:rsidRPr="00A6238A" w:rsidRDefault="0095716B" w:rsidP="0095716B">
      <w:pPr>
        <w:rPr>
          <w:rFonts w:cstheme="minorHAnsi"/>
          <w:sz w:val="20"/>
          <w:vertAlign w:val="superscript"/>
        </w:rPr>
      </w:pPr>
      <w:r w:rsidRPr="00A6238A">
        <w:rPr>
          <w:rFonts w:cstheme="minorHAnsi"/>
          <w:sz w:val="20"/>
          <w:vertAlign w:val="superscript"/>
        </w:rPr>
        <w:t>(imię i nazwisko przedstawiciela Inwestora)</w:t>
      </w:r>
    </w:p>
    <w:p w14:paraId="3948FAD6" w14:textId="77777777" w:rsidR="0095716B" w:rsidRPr="00A6238A" w:rsidRDefault="0095716B" w:rsidP="0095716B">
      <w:pPr>
        <w:rPr>
          <w:rFonts w:cstheme="minorHAnsi"/>
          <w:sz w:val="20"/>
        </w:rPr>
      </w:pPr>
      <w:r w:rsidRPr="00A6238A">
        <w:rPr>
          <w:rFonts w:cstheme="minorHAnsi"/>
          <w:sz w:val="20"/>
        </w:rPr>
        <w:t>zwanymi w dalszej części umowy Inwestorem, a:</w:t>
      </w:r>
    </w:p>
    <w:p w14:paraId="3FCBB99C" w14:textId="77777777" w:rsidR="0095716B" w:rsidRPr="00A6238A" w:rsidRDefault="0095716B" w:rsidP="0095716B">
      <w:pPr>
        <w:rPr>
          <w:rFonts w:cstheme="minorHAnsi"/>
          <w:sz w:val="20"/>
        </w:rPr>
      </w:pPr>
    </w:p>
    <w:p w14:paraId="059C75A9" w14:textId="77777777" w:rsidR="0095716B" w:rsidRPr="00A6238A" w:rsidRDefault="0095716B" w:rsidP="0095716B">
      <w:pPr>
        <w:rPr>
          <w:rFonts w:cstheme="minorHAnsi"/>
          <w:sz w:val="20"/>
          <w:vertAlign w:val="superscript"/>
        </w:rPr>
      </w:pPr>
      <w:r w:rsidRPr="00A6238A">
        <w:rPr>
          <w:rFonts w:cstheme="minorHAnsi"/>
          <w:sz w:val="20"/>
          <w:vertAlign w:val="superscript"/>
        </w:rPr>
        <w:t>(imię i nazwisko, imiona rodziców, adres zamieszkania)</w:t>
      </w:r>
    </w:p>
    <w:p w14:paraId="5E5A7BA8" w14:textId="77777777" w:rsidR="0095716B" w:rsidRPr="00A6238A" w:rsidRDefault="0095716B" w:rsidP="0095716B">
      <w:pPr>
        <w:rPr>
          <w:rFonts w:cstheme="minorHAnsi"/>
          <w:sz w:val="20"/>
        </w:rPr>
      </w:pPr>
      <w:r w:rsidRPr="00A6238A">
        <w:rPr>
          <w:rFonts w:cstheme="minorHAnsi"/>
          <w:sz w:val="20"/>
        </w:rPr>
        <w:t>zwanym dalej Właścicielem nieruchomości.</w:t>
      </w:r>
    </w:p>
    <w:p w14:paraId="5046BCC3" w14:textId="77777777" w:rsidR="0095716B" w:rsidRPr="00A6238A" w:rsidRDefault="0095716B" w:rsidP="0095716B">
      <w:pPr>
        <w:numPr>
          <w:ilvl w:val="0"/>
          <w:numId w:val="18"/>
        </w:numPr>
        <w:spacing w:after="0" w:line="288" w:lineRule="auto"/>
        <w:jc w:val="center"/>
        <w:rPr>
          <w:rFonts w:cstheme="minorHAnsi"/>
          <w:b/>
          <w:sz w:val="20"/>
        </w:rPr>
      </w:pPr>
    </w:p>
    <w:p w14:paraId="44C471C9" w14:textId="77777777" w:rsidR="0095716B" w:rsidRPr="00A6238A" w:rsidRDefault="0095716B" w:rsidP="0095716B">
      <w:pPr>
        <w:numPr>
          <w:ilvl w:val="0"/>
          <w:numId w:val="15"/>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F4E09E8" w14:textId="77777777" w:rsidR="0095716B" w:rsidRPr="00A6238A" w:rsidRDefault="0095716B" w:rsidP="0095716B">
      <w:pPr>
        <w:rPr>
          <w:rFonts w:cstheme="minorHAnsi"/>
          <w:sz w:val="20"/>
        </w:rPr>
      </w:pPr>
    </w:p>
    <w:p w14:paraId="2FDED39D" w14:textId="77777777" w:rsidR="0095716B" w:rsidRPr="00A6238A" w:rsidRDefault="0095716B" w:rsidP="0095716B">
      <w:pPr>
        <w:numPr>
          <w:ilvl w:val="0"/>
          <w:numId w:val="15"/>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1268E8B5" w14:textId="77777777" w:rsidR="0095716B" w:rsidRPr="00A6238A" w:rsidRDefault="0095716B" w:rsidP="0095716B">
      <w:pPr>
        <w:numPr>
          <w:ilvl w:val="0"/>
          <w:numId w:val="15"/>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5DB423D8" w14:textId="77777777" w:rsidR="0095716B" w:rsidRPr="00A6238A" w:rsidRDefault="0095716B" w:rsidP="0095716B">
      <w:pPr>
        <w:numPr>
          <w:ilvl w:val="0"/>
          <w:numId w:val="15"/>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62D0093B" w14:textId="77777777" w:rsidR="0095716B" w:rsidRPr="00A6238A" w:rsidRDefault="0095716B" w:rsidP="0095716B">
      <w:pPr>
        <w:numPr>
          <w:ilvl w:val="0"/>
          <w:numId w:val="18"/>
        </w:numPr>
        <w:spacing w:after="0" w:line="288" w:lineRule="auto"/>
        <w:jc w:val="center"/>
        <w:rPr>
          <w:rFonts w:cstheme="minorHAnsi"/>
          <w:b/>
          <w:sz w:val="20"/>
        </w:rPr>
      </w:pPr>
    </w:p>
    <w:p w14:paraId="61FF0E9F" w14:textId="77777777" w:rsidR="0095716B" w:rsidRPr="00A6238A" w:rsidRDefault="0095716B" w:rsidP="0095716B">
      <w:pPr>
        <w:numPr>
          <w:ilvl w:val="0"/>
          <w:numId w:val="16"/>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10E0E313" w14:textId="77777777" w:rsidR="0095716B" w:rsidRPr="00A6238A" w:rsidRDefault="0095716B" w:rsidP="0095716B">
      <w:pPr>
        <w:numPr>
          <w:ilvl w:val="0"/>
          <w:numId w:val="16"/>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1E74064D" w14:textId="77777777" w:rsidR="0095716B" w:rsidRPr="00A6238A" w:rsidRDefault="0095716B" w:rsidP="0095716B">
      <w:pPr>
        <w:numPr>
          <w:ilvl w:val="0"/>
          <w:numId w:val="16"/>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64228CDD" w14:textId="77777777" w:rsidR="0095716B" w:rsidRPr="00A6238A" w:rsidRDefault="0095716B" w:rsidP="0095716B">
      <w:pPr>
        <w:numPr>
          <w:ilvl w:val="0"/>
          <w:numId w:val="16"/>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1C82F2C6" w14:textId="77777777" w:rsidR="0095716B" w:rsidRPr="00A6238A" w:rsidRDefault="0095716B" w:rsidP="0095716B">
      <w:pPr>
        <w:numPr>
          <w:ilvl w:val="0"/>
          <w:numId w:val="16"/>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66A84C67" w14:textId="77777777" w:rsidR="0095716B" w:rsidRPr="00A6238A" w:rsidRDefault="0095716B" w:rsidP="0095716B">
      <w:pPr>
        <w:numPr>
          <w:ilvl w:val="0"/>
          <w:numId w:val="18"/>
        </w:numPr>
        <w:spacing w:after="0" w:line="288" w:lineRule="auto"/>
        <w:jc w:val="center"/>
        <w:rPr>
          <w:rFonts w:cstheme="minorHAnsi"/>
          <w:b/>
          <w:sz w:val="20"/>
        </w:rPr>
      </w:pPr>
    </w:p>
    <w:p w14:paraId="6187E747" w14:textId="77777777" w:rsidR="0095716B" w:rsidRPr="00A6238A" w:rsidRDefault="0095716B" w:rsidP="0095716B">
      <w:pPr>
        <w:numPr>
          <w:ilvl w:val="0"/>
          <w:numId w:val="17"/>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35C08328" w14:textId="77777777" w:rsidR="0095716B" w:rsidRPr="00A6238A" w:rsidRDefault="0095716B" w:rsidP="0095716B">
      <w:pPr>
        <w:numPr>
          <w:ilvl w:val="0"/>
          <w:numId w:val="17"/>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357472BE" w14:textId="77777777" w:rsidR="0095716B" w:rsidRPr="00A6238A" w:rsidRDefault="0095716B" w:rsidP="0095716B">
      <w:pPr>
        <w:numPr>
          <w:ilvl w:val="0"/>
          <w:numId w:val="18"/>
        </w:numPr>
        <w:spacing w:after="0" w:line="288" w:lineRule="auto"/>
        <w:jc w:val="center"/>
        <w:rPr>
          <w:rFonts w:cstheme="minorHAnsi"/>
          <w:b/>
          <w:sz w:val="20"/>
        </w:rPr>
      </w:pPr>
    </w:p>
    <w:p w14:paraId="4F62BB5D" w14:textId="77777777" w:rsidR="0095716B" w:rsidRPr="00A6238A" w:rsidRDefault="0095716B" w:rsidP="0095716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19BABE8C" w14:textId="77777777" w:rsidR="0095716B" w:rsidRPr="00A6238A" w:rsidRDefault="0095716B" w:rsidP="0095716B">
      <w:pPr>
        <w:numPr>
          <w:ilvl w:val="0"/>
          <w:numId w:val="18"/>
        </w:numPr>
        <w:spacing w:after="0" w:line="288" w:lineRule="auto"/>
        <w:jc w:val="center"/>
        <w:rPr>
          <w:rFonts w:cstheme="minorHAnsi"/>
          <w:b/>
          <w:sz w:val="20"/>
        </w:rPr>
      </w:pPr>
    </w:p>
    <w:p w14:paraId="2C2CB995" w14:textId="77777777" w:rsidR="0095716B" w:rsidRPr="00A6238A" w:rsidRDefault="0095716B" w:rsidP="0095716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4AD84FDC" w14:textId="77777777" w:rsidR="0095716B" w:rsidRPr="00A6238A" w:rsidRDefault="0095716B" w:rsidP="0095716B">
      <w:pPr>
        <w:numPr>
          <w:ilvl w:val="0"/>
          <w:numId w:val="18"/>
        </w:numPr>
        <w:spacing w:after="0" w:line="288" w:lineRule="auto"/>
        <w:jc w:val="center"/>
        <w:rPr>
          <w:rFonts w:cstheme="minorHAnsi"/>
          <w:b/>
          <w:sz w:val="20"/>
        </w:rPr>
      </w:pPr>
    </w:p>
    <w:p w14:paraId="677C96BE" w14:textId="77777777" w:rsidR="0095716B" w:rsidRPr="00A6238A" w:rsidRDefault="0095716B" w:rsidP="0095716B">
      <w:pPr>
        <w:rPr>
          <w:rFonts w:cstheme="minorHAnsi"/>
          <w:sz w:val="20"/>
        </w:rPr>
      </w:pPr>
      <w:r w:rsidRPr="00A6238A">
        <w:rPr>
          <w:rFonts w:cstheme="minorHAnsi"/>
          <w:sz w:val="20"/>
        </w:rPr>
        <w:t>Umowę sporządzono w dwóch jednobrzmiących egzemplarzach po jednym dla każdej ze stron.</w:t>
      </w:r>
    </w:p>
    <w:p w14:paraId="31AFDF7A" w14:textId="77777777" w:rsidR="0095716B" w:rsidRPr="00A6238A" w:rsidRDefault="0095716B" w:rsidP="0095716B">
      <w:pPr>
        <w:rPr>
          <w:rFonts w:cstheme="minorHAnsi"/>
          <w:sz w:val="20"/>
        </w:rPr>
      </w:pPr>
      <w:r w:rsidRPr="00A6238A">
        <w:rPr>
          <w:rFonts w:cstheme="minorHAnsi"/>
          <w:sz w:val="20"/>
        </w:rPr>
        <w:t>Załączniki:</w:t>
      </w:r>
    </w:p>
    <w:p w14:paraId="431D06BD" w14:textId="77777777" w:rsidR="0095716B" w:rsidRPr="00A6238A" w:rsidRDefault="0095716B" w:rsidP="0095716B">
      <w:pPr>
        <w:rPr>
          <w:rFonts w:cstheme="minorHAnsi"/>
          <w:sz w:val="20"/>
        </w:rPr>
      </w:pPr>
      <w:r w:rsidRPr="00A6238A">
        <w:rPr>
          <w:rFonts w:cstheme="minorHAnsi"/>
          <w:sz w:val="20"/>
        </w:rPr>
        <w:t>Załącznik nr 1 – Pełnomocnictwo przedstawiciela inwestora.</w:t>
      </w:r>
    </w:p>
    <w:p w14:paraId="4B985C13" w14:textId="77777777" w:rsidR="0095716B" w:rsidRPr="00A6238A" w:rsidRDefault="0095716B" w:rsidP="0095716B">
      <w:pPr>
        <w:rPr>
          <w:rFonts w:cstheme="minorHAnsi"/>
          <w:sz w:val="20"/>
        </w:rPr>
      </w:pPr>
      <w:r w:rsidRPr="00A6238A">
        <w:rPr>
          <w:rFonts w:cstheme="minorHAnsi"/>
          <w:sz w:val="20"/>
        </w:rPr>
        <w:t>Załącznik nr 2 – Załącznik graficzny.</w:t>
      </w:r>
    </w:p>
    <w:p w14:paraId="2F110F75" w14:textId="77777777" w:rsidR="0095716B" w:rsidRPr="00A6238A" w:rsidRDefault="0095716B" w:rsidP="0095716B">
      <w:pPr>
        <w:rPr>
          <w:rFonts w:cstheme="minorHAnsi"/>
          <w:sz w:val="20"/>
        </w:rPr>
      </w:pPr>
      <w:r w:rsidRPr="00A6238A">
        <w:rPr>
          <w:rFonts w:cstheme="minorHAnsi"/>
          <w:sz w:val="20"/>
        </w:rPr>
        <w:t>Załącznik nr 3 -  Klauzula Informacyjna</w:t>
      </w:r>
    </w:p>
    <w:p w14:paraId="3C8ACB14" w14:textId="77777777" w:rsidR="0095716B" w:rsidRPr="00A6238A" w:rsidRDefault="0095716B" w:rsidP="0095716B">
      <w:pPr>
        <w:rPr>
          <w:rFonts w:cstheme="minorHAnsi"/>
          <w:sz w:val="20"/>
        </w:rPr>
      </w:pPr>
    </w:p>
    <w:p w14:paraId="339D945C" w14:textId="77777777" w:rsidR="0095716B" w:rsidRDefault="0095716B" w:rsidP="0095716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3F515BF2" w14:textId="77777777" w:rsidR="0095716B" w:rsidRPr="0002462E" w:rsidRDefault="0095716B" w:rsidP="0095716B">
      <w:pPr>
        <w:rPr>
          <w:rFonts w:cstheme="minorHAnsi"/>
          <w:sz w:val="20"/>
        </w:rPr>
      </w:pPr>
    </w:p>
    <w:p w14:paraId="2F413A8B" w14:textId="77777777" w:rsidR="0095716B" w:rsidRPr="0002462E" w:rsidRDefault="0095716B" w:rsidP="0095716B">
      <w:pPr>
        <w:rPr>
          <w:rFonts w:cstheme="minorHAnsi"/>
          <w:sz w:val="20"/>
        </w:rPr>
      </w:pPr>
    </w:p>
    <w:p w14:paraId="746FA1FC" w14:textId="77777777" w:rsidR="0095716B" w:rsidRPr="0002462E" w:rsidRDefault="0095716B" w:rsidP="0095716B">
      <w:pPr>
        <w:rPr>
          <w:rFonts w:cstheme="minorHAnsi"/>
          <w:sz w:val="20"/>
        </w:rPr>
      </w:pPr>
    </w:p>
    <w:p w14:paraId="79A6494A" w14:textId="77777777" w:rsidR="0095716B" w:rsidRPr="0002462E" w:rsidRDefault="0095716B" w:rsidP="0095716B">
      <w:pPr>
        <w:rPr>
          <w:rFonts w:cstheme="minorHAnsi"/>
          <w:sz w:val="20"/>
        </w:rPr>
      </w:pPr>
    </w:p>
    <w:p w14:paraId="7B5688C0" w14:textId="77777777" w:rsidR="0095716B" w:rsidRPr="0002462E" w:rsidRDefault="0095716B" w:rsidP="0095716B">
      <w:pPr>
        <w:rPr>
          <w:rFonts w:cstheme="minorHAnsi"/>
          <w:sz w:val="20"/>
        </w:rPr>
      </w:pPr>
    </w:p>
    <w:p w14:paraId="41C92B1B" w14:textId="77777777" w:rsidR="0095716B" w:rsidRPr="0002462E" w:rsidRDefault="0095716B" w:rsidP="0095716B">
      <w:pPr>
        <w:rPr>
          <w:rFonts w:cstheme="minorHAnsi"/>
          <w:sz w:val="20"/>
        </w:rPr>
      </w:pPr>
    </w:p>
    <w:p w14:paraId="5D87804D" w14:textId="77777777" w:rsidR="0095716B" w:rsidRPr="0002462E" w:rsidRDefault="0095716B" w:rsidP="0095716B">
      <w:pPr>
        <w:rPr>
          <w:rFonts w:cstheme="minorHAnsi"/>
          <w:sz w:val="20"/>
        </w:rPr>
      </w:pPr>
    </w:p>
    <w:p w14:paraId="3251ED7B" w14:textId="77777777" w:rsidR="0095716B" w:rsidRDefault="0095716B" w:rsidP="0095716B">
      <w:pPr>
        <w:rPr>
          <w:rFonts w:cstheme="minorHAnsi"/>
          <w:sz w:val="20"/>
        </w:rPr>
      </w:pPr>
    </w:p>
    <w:p w14:paraId="0C10438E" w14:textId="77777777" w:rsidR="0095716B" w:rsidRDefault="0095716B" w:rsidP="0095716B">
      <w:pPr>
        <w:rPr>
          <w:rFonts w:cstheme="minorHAnsi"/>
          <w:sz w:val="20"/>
        </w:rPr>
      </w:pPr>
    </w:p>
    <w:p w14:paraId="66FC5714" w14:textId="77777777" w:rsidR="0095716B" w:rsidRPr="0002462E" w:rsidRDefault="0095716B" w:rsidP="0095716B">
      <w:pPr>
        <w:rPr>
          <w:rFonts w:cstheme="minorHAnsi"/>
          <w:sz w:val="20"/>
        </w:rPr>
      </w:pPr>
    </w:p>
    <w:p w14:paraId="79A598D1" w14:textId="77777777" w:rsidR="0095716B" w:rsidRPr="0002462E" w:rsidRDefault="0095716B" w:rsidP="0095716B">
      <w:pPr>
        <w:rPr>
          <w:rFonts w:cstheme="minorHAnsi"/>
          <w:sz w:val="20"/>
        </w:rPr>
      </w:pPr>
    </w:p>
    <w:p w14:paraId="60E4821C" w14:textId="77777777" w:rsidR="0095716B" w:rsidRDefault="0095716B" w:rsidP="0095716B">
      <w:pPr>
        <w:spacing w:after="200" w:line="276" w:lineRule="auto"/>
        <w:rPr>
          <w:rFonts w:cstheme="minorHAnsi"/>
          <w:sz w:val="20"/>
        </w:rPr>
      </w:pPr>
    </w:p>
    <w:p w14:paraId="39605380" w14:textId="77777777" w:rsidR="0095716B" w:rsidRDefault="0095716B" w:rsidP="0095716B">
      <w:pPr>
        <w:spacing w:after="200" w:line="276" w:lineRule="auto"/>
        <w:rPr>
          <w:rFonts w:cstheme="minorHAnsi"/>
          <w:sz w:val="20"/>
        </w:rPr>
      </w:pPr>
    </w:p>
    <w:p w14:paraId="3F701B7C" w14:textId="77777777" w:rsidR="0095716B" w:rsidRDefault="0095716B" w:rsidP="0095716B">
      <w:pPr>
        <w:jc w:val="right"/>
        <w:rPr>
          <w:rFonts w:cstheme="minorHAnsi"/>
          <w:b/>
          <w:bCs/>
          <w:iCs/>
          <w:sz w:val="20"/>
        </w:rPr>
      </w:pPr>
    </w:p>
    <w:p w14:paraId="4ADB308C" w14:textId="77777777" w:rsidR="0095716B" w:rsidRPr="0002462E" w:rsidRDefault="0095716B" w:rsidP="0095716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55E25628" w14:textId="77777777" w:rsidR="0095716B" w:rsidRDefault="0095716B" w:rsidP="0095716B">
      <w:pPr>
        <w:jc w:val="center"/>
        <w:rPr>
          <w:rFonts w:cstheme="minorHAnsi"/>
          <w:b/>
          <w:sz w:val="20"/>
          <w:u w:val="single"/>
        </w:rPr>
      </w:pPr>
    </w:p>
    <w:p w14:paraId="67101A90" w14:textId="77777777" w:rsidR="0095716B" w:rsidRDefault="0095716B" w:rsidP="0095716B">
      <w:pPr>
        <w:jc w:val="center"/>
        <w:rPr>
          <w:rFonts w:cstheme="minorHAnsi"/>
          <w:b/>
          <w:sz w:val="20"/>
          <w:u w:val="single"/>
        </w:rPr>
      </w:pPr>
    </w:p>
    <w:p w14:paraId="6FD804F0" w14:textId="77777777" w:rsidR="0095716B" w:rsidRPr="0002462E" w:rsidRDefault="0095716B" w:rsidP="0095716B">
      <w:pPr>
        <w:jc w:val="center"/>
        <w:rPr>
          <w:rFonts w:cstheme="minorHAnsi"/>
          <w:b/>
          <w:sz w:val="20"/>
          <w:u w:val="single"/>
        </w:rPr>
      </w:pPr>
      <w:r w:rsidRPr="0002462E">
        <w:rPr>
          <w:rFonts w:cstheme="minorHAnsi"/>
          <w:b/>
          <w:sz w:val="20"/>
          <w:u w:val="single"/>
        </w:rPr>
        <w:t>POROZUMIENIE</w:t>
      </w:r>
    </w:p>
    <w:p w14:paraId="4D426A57" w14:textId="77777777" w:rsidR="0095716B" w:rsidRDefault="0095716B" w:rsidP="0095716B">
      <w:pPr>
        <w:rPr>
          <w:rFonts w:cstheme="minorHAnsi"/>
          <w:sz w:val="20"/>
        </w:rPr>
      </w:pPr>
    </w:p>
    <w:p w14:paraId="07F66EE4" w14:textId="77777777" w:rsidR="0095716B" w:rsidRPr="0002462E" w:rsidRDefault="0095716B" w:rsidP="0095716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408C7CB" w14:textId="77777777" w:rsidR="0095716B" w:rsidRPr="0002462E" w:rsidRDefault="0095716B" w:rsidP="0095716B">
      <w:pPr>
        <w:rPr>
          <w:rFonts w:cstheme="minorHAnsi"/>
          <w:sz w:val="20"/>
          <w:vertAlign w:val="superscript"/>
        </w:rPr>
      </w:pPr>
      <w:r w:rsidRPr="0002462E">
        <w:rPr>
          <w:rFonts w:cstheme="minorHAnsi"/>
          <w:sz w:val="20"/>
          <w:vertAlign w:val="superscript"/>
        </w:rPr>
        <w:t>(imię i nazwisko przedstawiciela Inwestora)</w:t>
      </w:r>
    </w:p>
    <w:p w14:paraId="2FE57B9B" w14:textId="77777777" w:rsidR="0095716B" w:rsidRPr="0002462E" w:rsidRDefault="0095716B" w:rsidP="0095716B">
      <w:pPr>
        <w:rPr>
          <w:rFonts w:cstheme="minorHAnsi"/>
          <w:b/>
          <w:i/>
          <w:sz w:val="20"/>
        </w:rPr>
      </w:pPr>
      <w:r w:rsidRPr="0002462E">
        <w:rPr>
          <w:rFonts w:cstheme="minorHAnsi"/>
          <w:sz w:val="20"/>
        </w:rPr>
        <w:t xml:space="preserve">zwanymi w dalszej części Inwestorem a </w:t>
      </w:r>
    </w:p>
    <w:p w14:paraId="11C3C061" w14:textId="77777777" w:rsidR="0095716B" w:rsidRPr="0002462E" w:rsidRDefault="0095716B" w:rsidP="0095716B">
      <w:pPr>
        <w:rPr>
          <w:rFonts w:cstheme="minorHAnsi"/>
          <w:sz w:val="20"/>
          <w:vertAlign w:val="superscript"/>
        </w:rPr>
      </w:pPr>
      <w:r w:rsidRPr="0002462E">
        <w:rPr>
          <w:rFonts w:cstheme="minorHAnsi"/>
          <w:sz w:val="20"/>
          <w:vertAlign w:val="superscript"/>
        </w:rPr>
        <w:t>(imię i nazwisko, imiona rodziców, adres zamieszkania)</w:t>
      </w:r>
    </w:p>
    <w:p w14:paraId="1DB7FF44" w14:textId="77777777" w:rsidR="0095716B" w:rsidRPr="0002462E" w:rsidRDefault="0095716B" w:rsidP="0095716B">
      <w:pPr>
        <w:rPr>
          <w:rFonts w:cstheme="minorHAnsi"/>
          <w:sz w:val="20"/>
        </w:rPr>
      </w:pPr>
      <w:r w:rsidRPr="0002462E">
        <w:rPr>
          <w:rFonts w:cstheme="minorHAnsi"/>
          <w:sz w:val="20"/>
        </w:rPr>
        <w:t>zwanym w dalszej części właścicielem nieruchomości</w:t>
      </w:r>
    </w:p>
    <w:p w14:paraId="36C885C2" w14:textId="77777777" w:rsidR="0095716B" w:rsidRPr="0002462E" w:rsidRDefault="0095716B" w:rsidP="0095716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45C023D7" w14:textId="77777777" w:rsidR="0095716B" w:rsidRPr="0002462E" w:rsidRDefault="0095716B" w:rsidP="0095716B">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772BCA11" w14:textId="77777777" w:rsidR="0095716B" w:rsidRPr="0002462E" w:rsidRDefault="0095716B" w:rsidP="0095716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65F3DBA5" w14:textId="77777777" w:rsidR="0095716B" w:rsidRPr="0002462E" w:rsidRDefault="0095716B" w:rsidP="0095716B">
      <w:pPr>
        <w:ind w:left="284"/>
        <w:rPr>
          <w:rFonts w:cstheme="minorHAnsi"/>
          <w:sz w:val="20"/>
        </w:rPr>
      </w:pPr>
      <w:r w:rsidRPr="0002462E">
        <w:rPr>
          <w:rFonts w:cstheme="minorHAnsi"/>
          <w:sz w:val="20"/>
        </w:rPr>
        <w:t>Zakres planowanych prac zobrazowano na mapie stanowiącej załącznik nr 2 do niniejszego porozumienia.</w:t>
      </w:r>
    </w:p>
    <w:p w14:paraId="573E3151" w14:textId="77777777" w:rsidR="0095716B" w:rsidRPr="0002462E" w:rsidRDefault="0095716B" w:rsidP="0095716B">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7F6CB3E" w14:textId="77777777" w:rsidR="0095716B" w:rsidRPr="0002462E" w:rsidRDefault="0095716B" w:rsidP="0095716B">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21DFC2B2" w14:textId="77777777" w:rsidR="0095716B" w:rsidRPr="0002462E" w:rsidRDefault="0095716B" w:rsidP="0095716B">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203CF0D8" w14:textId="77777777" w:rsidR="0095716B" w:rsidRPr="0002462E" w:rsidRDefault="0095716B" w:rsidP="0095716B">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5CF06190" w14:textId="77777777" w:rsidR="0095716B" w:rsidRPr="0002462E" w:rsidRDefault="0095716B" w:rsidP="0095716B">
      <w:pPr>
        <w:numPr>
          <w:ilvl w:val="3"/>
          <w:numId w:val="39"/>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0CDBBC04" w14:textId="77777777" w:rsidR="0095716B" w:rsidRPr="0002462E" w:rsidRDefault="0095716B" w:rsidP="0095716B">
      <w:pPr>
        <w:rPr>
          <w:rFonts w:cstheme="minorHAnsi"/>
          <w:sz w:val="20"/>
        </w:rPr>
      </w:pPr>
      <w:r w:rsidRPr="0002462E">
        <w:rPr>
          <w:rFonts w:cstheme="minorHAnsi"/>
          <w:sz w:val="20"/>
        </w:rPr>
        <w:t>Załączniki:</w:t>
      </w:r>
    </w:p>
    <w:p w14:paraId="64C88BBD" w14:textId="77777777" w:rsidR="0095716B" w:rsidRPr="0002462E" w:rsidRDefault="0095716B" w:rsidP="0095716B">
      <w:pPr>
        <w:rPr>
          <w:rFonts w:cstheme="minorHAnsi"/>
          <w:sz w:val="20"/>
        </w:rPr>
      </w:pPr>
      <w:r w:rsidRPr="0002462E">
        <w:rPr>
          <w:rFonts w:cstheme="minorHAnsi"/>
          <w:sz w:val="20"/>
        </w:rPr>
        <w:t>Załącznik nr 1 – Pełnomocnictwo przedstawiciela inwestora.</w:t>
      </w:r>
    </w:p>
    <w:p w14:paraId="7CA5CAE4" w14:textId="77777777" w:rsidR="0095716B" w:rsidRPr="0002462E" w:rsidRDefault="0095716B" w:rsidP="0095716B">
      <w:pPr>
        <w:rPr>
          <w:rFonts w:cstheme="minorHAnsi"/>
          <w:sz w:val="20"/>
        </w:rPr>
      </w:pPr>
      <w:r w:rsidRPr="0002462E">
        <w:rPr>
          <w:rFonts w:cstheme="minorHAnsi"/>
          <w:sz w:val="20"/>
        </w:rPr>
        <w:t>Załącznik nr 2 – Załącznik graficzny.</w:t>
      </w:r>
    </w:p>
    <w:p w14:paraId="7F6588FB" w14:textId="77777777" w:rsidR="0095716B" w:rsidRPr="0002462E" w:rsidRDefault="0095716B" w:rsidP="0095716B">
      <w:pPr>
        <w:rPr>
          <w:rFonts w:cstheme="minorHAnsi"/>
          <w:sz w:val="20"/>
        </w:rPr>
      </w:pPr>
      <w:r w:rsidRPr="0002462E">
        <w:rPr>
          <w:rFonts w:cstheme="minorHAnsi"/>
          <w:sz w:val="20"/>
        </w:rPr>
        <w:t>Załącznik nr 3 -  Klauzula informacyjna</w:t>
      </w:r>
    </w:p>
    <w:p w14:paraId="754504A2" w14:textId="77777777" w:rsidR="0095716B" w:rsidRPr="0002462E" w:rsidRDefault="0095716B" w:rsidP="0095716B">
      <w:pPr>
        <w:rPr>
          <w:rFonts w:cstheme="minorHAnsi"/>
          <w:sz w:val="20"/>
        </w:rPr>
      </w:pPr>
    </w:p>
    <w:p w14:paraId="73CFBA01" w14:textId="77777777" w:rsidR="0095716B" w:rsidRPr="0002462E" w:rsidRDefault="0095716B" w:rsidP="0095716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31F9BA6" w14:textId="77777777" w:rsidR="0095716B" w:rsidRDefault="0095716B" w:rsidP="0095716B">
      <w:pPr>
        <w:spacing w:after="200" w:line="276" w:lineRule="auto"/>
        <w:rPr>
          <w:rFonts w:cstheme="minorHAnsi"/>
          <w:sz w:val="20"/>
        </w:rPr>
      </w:pPr>
      <w:r>
        <w:rPr>
          <w:rFonts w:cstheme="minorHAnsi"/>
          <w:sz w:val="20"/>
        </w:rPr>
        <w:br w:type="page"/>
      </w:r>
    </w:p>
    <w:p w14:paraId="6EA2D657" w14:textId="77777777" w:rsidR="0095716B" w:rsidRDefault="0095716B" w:rsidP="0095716B">
      <w:pPr>
        <w:rPr>
          <w:rFonts w:cstheme="minorHAnsi"/>
          <w:b/>
          <w:sz w:val="20"/>
        </w:rPr>
      </w:pPr>
    </w:p>
    <w:p w14:paraId="7805B9CC" w14:textId="77777777" w:rsidR="0095716B" w:rsidRDefault="0095716B" w:rsidP="0095716B">
      <w:pPr>
        <w:rPr>
          <w:rFonts w:cstheme="minorHAnsi"/>
          <w:b/>
          <w:sz w:val="20"/>
        </w:rPr>
      </w:pPr>
    </w:p>
    <w:p w14:paraId="0EB5B123" w14:textId="77777777" w:rsidR="0095716B" w:rsidRPr="003A2610" w:rsidRDefault="0095716B" w:rsidP="0095716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6B594016" w14:textId="77777777" w:rsidR="0095716B" w:rsidRDefault="0095716B" w:rsidP="0095716B">
      <w:pPr>
        <w:jc w:val="center"/>
        <w:rPr>
          <w:rFonts w:cstheme="minorHAnsi"/>
          <w:b/>
          <w:sz w:val="20"/>
          <w:u w:val="single"/>
        </w:rPr>
      </w:pPr>
    </w:p>
    <w:p w14:paraId="59FC8AEB" w14:textId="77777777" w:rsidR="0095716B" w:rsidRDefault="0095716B" w:rsidP="0095716B">
      <w:pPr>
        <w:jc w:val="center"/>
        <w:rPr>
          <w:rFonts w:cstheme="minorHAnsi"/>
          <w:b/>
          <w:sz w:val="20"/>
          <w:u w:val="single"/>
        </w:rPr>
      </w:pPr>
    </w:p>
    <w:p w14:paraId="486A4E2F" w14:textId="77777777" w:rsidR="0095716B" w:rsidRDefault="0095716B" w:rsidP="0095716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314641BC" w14:textId="77777777" w:rsidR="0095716B" w:rsidRPr="003A2610" w:rsidRDefault="0095716B" w:rsidP="0095716B">
      <w:pPr>
        <w:jc w:val="center"/>
        <w:rPr>
          <w:rFonts w:cstheme="minorHAnsi"/>
          <w:b/>
          <w:sz w:val="20"/>
          <w:u w:val="single"/>
        </w:rPr>
      </w:pPr>
    </w:p>
    <w:p w14:paraId="6F5488E9" w14:textId="77777777" w:rsidR="0095716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191534A7" w14:textId="77777777" w:rsidR="0095716B" w:rsidRPr="003A2610" w:rsidRDefault="0095716B" w:rsidP="0095716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5D91B49F" w14:textId="77777777" w:rsidR="0095716B" w:rsidRPr="003A2610" w:rsidRDefault="0095716B" w:rsidP="0095716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39CB1C51" w14:textId="77777777" w:rsidR="0095716B" w:rsidRPr="003A2610" w:rsidRDefault="0095716B" w:rsidP="0095716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400A2020" w14:textId="77777777" w:rsidR="0095716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5F7F3727" w14:textId="77777777" w:rsidR="0095716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2E73B09B" w14:textId="77777777" w:rsidR="0095716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274AF131" w14:textId="77777777" w:rsidR="0095716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0113B833" w14:textId="77777777" w:rsidR="0095716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6C8E365F" w14:textId="77777777" w:rsidR="0095716B" w:rsidRPr="00E0332B" w:rsidRDefault="0095716B" w:rsidP="0095716B">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76A6DEC5" w14:textId="050E3F7E" w:rsidR="00A62B4C" w:rsidRPr="0095716B" w:rsidRDefault="0095716B" w:rsidP="0095716B">
      <w:pPr>
        <w:tabs>
          <w:tab w:val="left" w:pos="4357"/>
          <w:tab w:val="left" w:pos="8509"/>
        </w:tabs>
        <w:rPr>
          <w:rFonts w:ascii="Verdana" w:eastAsia="Verdana" w:hAnsi="Verdana" w:cs="Times New Roman"/>
        </w:rPr>
      </w:pPr>
      <w:r>
        <w:rPr>
          <w:rFonts w:ascii="Verdana" w:eastAsia="Verdana" w:hAnsi="Verdana" w:cs="Times New Roman"/>
        </w:rPr>
        <w:tab/>
      </w:r>
    </w:p>
    <w:bookmarkEnd w:id="0"/>
    <w:bookmarkEnd w:id="1"/>
    <w:bookmarkEnd w:id="2"/>
    <w:bookmarkEnd w:id="3"/>
    <w:bookmarkEnd w:id="4"/>
    <w:bookmarkEnd w:id="5"/>
    <w:sectPr w:rsidR="00A62B4C" w:rsidRPr="0095716B"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066385EF" w14:textId="77777777" w:rsidR="0095716B" w:rsidRPr="00886648" w:rsidRDefault="0095716B" w:rsidP="0095716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315E868" w14:textId="77777777" w:rsidR="0095716B" w:rsidRPr="00886648" w:rsidRDefault="0095716B" w:rsidP="0095716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6A81BBAA" w14:textId="77777777" w:rsidR="0095716B" w:rsidRPr="00886648" w:rsidRDefault="0095716B" w:rsidP="0095716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D08151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A3036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6"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55229544">
    <w:abstractNumId w:val="19"/>
  </w:num>
  <w:num w:numId="2" w16cid:durableId="1421372018">
    <w:abstractNumId w:val="7"/>
  </w:num>
  <w:num w:numId="3" w16cid:durableId="1852261614">
    <w:abstractNumId w:val="16"/>
  </w:num>
  <w:num w:numId="4" w16cid:durableId="184445584">
    <w:abstractNumId w:val="21"/>
  </w:num>
  <w:num w:numId="5" w16cid:durableId="1993829209">
    <w:abstractNumId w:val="4"/>
  </w:num>
  <w:num w:numId="6" w16cid:durableId="1441222203">
    <w:abstractNumId w:val="17"/>
  </w:num>
  <w:num w:numId="7" w16cid:durableId="1276861998">
    <w:abstractNumId w:val="24"/>
  </w:num>
  <w:num w:numId="8" w16cid:durableId="1044987562">
    <w:abstractNumId w:val="23"/>
  </w:num>
  <w:num w:numId="9" w16cid:durableId="278755817">
    <w:abstractNumId w:val="32"/>
  </w:num>
  <w:num w:numId="10" w16cid:durableId="1891070222">
    <w:abstractNumId w:val="30"/>
  </w:num>
  <w:num w:numId="11" w16cid:durableId="1493523622">
    <w:abstractNumId w:val="5"/>
  </w:num>
  <w:num w:numId="12" w16cid:durableId="260140188">
    <w:abstractNumId w:val="11"/>
  </w:num>
  <w:num w:numId="13" w16cid:durableId="1751465725">
    <w:abstractNumId w:val="33"/>
  </w:num>
  <w:num w:numId="14" w16cid:durableId="1371608548">
    <w:abstractNumId w:val="6"/>
  </w:num>
  <w:num w:numId="15" w16cid:durableId="261961665">
    <w:abstractNumId w:val="28"/>
  </w:num>
  <w:num w:numId="16" w16cid:durableId="1001663402">
    <w:abstractNumId w:val="38"/>
  </w:num>
  <w:num w:numId="17" w16cid:durableId="212543396">
    <w:abstractNumId w:val="35"/>
  </w:num>
  <w:num w:numId="18" w16cid:durableId="1867405520">
    <w:abstractNumId w:val="31"/>
  </w:num>
  <w:num w:numId="19" w16cid:durableId="575939344">
    <w:abstractNumId w:val="1"/>
  </w:num>
  <w:num w:numId="20" w16cid:durableId="1048794694">
    <w:abstractNumId w:val="8"/>
  </w:num>
  <w:num w:numId="21" w16cid:durableId="337000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36"/>
  </w:num>
  <w:num w:numId="23" w16cid:durableId="29650331">
    <w:abstractNumId w:val="18"/>
  </w:num>
  <w:num w:numId="24" w16cid:durableId="124085164">
    <w:abstractNumId w:val="12"/>
  </w:num>
  <w:num w:numId="25" w16cid:durableId="969748856">
    <w:abstractNumId w:val="0"/>
  </w:num>
  <w:num w:numId="26" w16cid:durableId="94831638">
    <w:abstractNumId w:val="29"/>
  </w:num>
  <w:num w:numId="27" w16cid:durableId="1159226161">
    <w:abstractNumId w:val="2"/>
  </w:num>
  <w:num w:numId="28" w16cid:durableId="2105295922">
    <w:abstractNumId w:val="14"/>
  </w:num>
  <w:num w:numId="29" w16cid:durableId="574439614">
    <w:abstractNumId w:val="15"/>
  </w:num>
  <w:num w:numId="30" w16cid:durableId="1780025002">
    <w:abstractNumId w:val="9"/>
  </w:num>
  <w:num w:numId="31" w16cid:durableId="404500101">
    <w:abstractNumId w:val="22"/>
  </w:num>
  <w:num w:numId="32" w16cid:durableId="1900750306">
    <w:abstractNumId w:val="26"/>
  </w:num>
  <w:num w:numId="33" w16cid:durableId="758872574">
    <w:abstractNumId w:val="27"/>
  </w:num>
  <w:num w:numId="34" w16cid:durableId="322318469">
    <w:abstractNumId w:val="13"/>
  </w:num>
  <w:num w:numId="35" w16cid:durableId="1145976380">
    <w:abstractNumId w:val="3"/>
  </w:num>
  <w:num w:numId="36" w16cid:durableId="1502355757">
    <w:abstractNumId w:val="20"/>
  </w:num>
  <w:num w:numId="37" w16cid:durableId="21171916">
    <w:abstractNumId w:val="37"/>
  </w:num>
  <w:num w:numId="38" w16cid:durableId="697390822">
    <w:abstractNumId w:val="34"/>
  </w:num>
  <w:num w:numId="39" w16cid:durableId="4800005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56FA"/>
    <w:rsid w:val="0014785F"/>
    <w:rsid w:val="0015778E"/>
    <w:rsid w:val="00167B53"/>
    <w:rsid w:val="00172B93"/>
    <w:rsid w:val="00175F4C"/>
    <w:rsid w:val="00177599"/>
    <w:rsid w:val="00185AAB"/>
    <w:rsid w:val="00192A23"/>
    <w:rsid w:val="001974F6"/>
    <w:rsid w:val="001A4996"/>
    <w:rsid w:val="001B0061"/>
    <w:rsid w:val="001D1A8B"/>
    <w:rsid w:val="001D2EB1"/>
    <w:rsid w:val="001E7E73"/>
    <w:rsid w:val="001F3242"/>
    <w:rsid w:val="001F3600"/>
    <w:rsid w:val="001F3F20"/>
    <w:rsid w:val="001F737A"/>
    <w:rsid w:val="002067F1"/>
    <w:rsid w:val="002168DE"/>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102A"/>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4AA"/>
    <w:rsid w:val="005C6812"/>
    <w:rsid w:val="005D0300"/>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30B1"/>
    <w:rsid w:val="006A4275"/>
    <w:rsid w:val="006B2C26"/>
    <w:rsid w:val="006C4791"/>
    <w:rsid w:val="006C4B70"/>
    <w:rsid w:val="006C6089"/>
    <w:rsid w:val="006D16F1"/>
    <w:rsid w:val="006D3087"/>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2B17"/>
    <w:rsid w:val="00935B17"/>
    <w:rsid w:val="00936AC2"/>
    <w:rsid w:val="00944154"/>
    <w:rsid w:val="00944BEA"/>
    <w:rsid w:val="009504A8"/>
    <w:rsid w:val="0095716B"/>
    <w:rsid w:val="00961394"/>
    <w:rsid w:val="0096232C"/>
    <w:rsid w:val="00962604"/>
    <w:rsid w:val="00964A31"/>
    <w:rsid w:val="00965ACD"/>
    <w:rsid w:val="00967DAD"/>
    <w:rsid w:val="00971C8B"/>
    <w:rsid w:val="00971E24"/>
    <w:rsid w:val="00972B41"/>
    <w:rsid w:val="00975765"/>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9E5DF7"/>
    <w:rsid w:val="00A02C84"/>
    <w:rsid w:val="00A148D6"/>
    <w:rsid w:val="00A30368"/>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17D7"/>
    <w:rsid w:val="00B17A2B"/>
    <w:rsid w:val="00B260E3"/>
    <w:rsid w:val="00B3053E"/>
    <w:rsid w:val="00B30D58"/>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018C"/>
    <w:rsid w:val="00C80B76"/>
    <w:rsid w:val="00C85E66"/>
    <w:rsid w:val="00C874E6"/>
    <w:rsid w:val="00CB2D26"/>
    <w:rsid w:val="00CB3A6F"/>
    <w:rsid w:val="00CC0545"/>
    <w:rsid w:val="00CD2022"/>
    <w:rsid w:val="00CD23D7"/>
    <w:rsid w:val="00CE2F55"/>
    <w:rsid w:val="00CE4327"/>
    <w:rsid w:val="00D03C12"/>
    <w:rsid w:val="00D10930"/>
    <w:rsid w:val="00D1247E"/>
    <w:rsid w:val="00D16481"/>
    <w:rsid w:val="00D20047"/>
    <w:rsid w:val="00D21BCE"/>
    <w:rsid w:val="00D516C1"/>
    <w:rsid w:val="00D6344F"/>
    <w:rsid w:val="00D80E4A"/>
    <w:rsid w:val="00D9793B"/>
    <w:rsid w:val="00DA64DB"/>
    <w:rsid w:val="00DB1E5E"/>
    <w:rsid w:val="00DB2BFF"/>
    <w:rsid w:val="00DB3B99"/>
    <w:rsid w:val="00DB4140"/>
    <w:rsid w:val="00DC76F0"/>
    <w:rsid w:val="00DC76F2"/>
    <w:rsid w:val="00DC7E48"/>
    <w:rsid w:val="00DD06C0"/>
    <w:rsid w:val="00DE1789"/>
    <w:rsid w:val="00DE2A42"/>
    <w:rsid w:val="00DE3208"/>
    <w:rsid w:val="00DE5745"/>
    <w:rsid w:val="00DF2ED5"/>
    <w:rsid w:val="00E12496"/>
    <w:rsid w:val="00E12F47"/>
    <w:rsid w:val="00E16545"/>
    <w:rsid w:val="00E2123D"/>
    <w:rsid w:val="00E30B4B"/>
    <w:rsid w:val="00E33932"/>
    <w:rsid w:val="00E413AB"/>
    <w:rsid w:val="00E41451"/>
    <w:rsid w:val="00E45F98"/>
    <w:rsid w:val="00E56B47"/>
    <w:rsid w:val="00E66F4B"/>
    <w:rsid w:val="00E706C2"/>
    <w:rsid w:val="00E72CD1"/>
    <w:rsid w:val="00E7722D"/>
    <w:rsid w:val="00E8041E"/>
    <w:rsid w:val="00E839A7"/>
    <w:rsid w:val="00E92F67"/>
    <w:rsid w:val="00E95B91"/>
    <w:rsid w:val="00EA6557"/>
    <w:rsid w:val="00EA6B97"/>
    <w:rsid w:val="00EB216E"/>
    <w:rsid w:val="00EC07C0"/>
    <w:rsid w:val="00EC22FA"/>
    <w:rsid w:val="00EC30C5"/>
    <w:rsid w:val="00EC32EC"/>
    <w:rsid w:val="00EC5AC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5</TotalTime>
  <Pages>14</Pages>
  <Words>3958</Words>
  <Characters>23752</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6</cp:revision>
  <cp:lastPrinted>2024-07-15T11:21:00Z</cp:lastPrinted>
  <dcterms:created xsi:type="dcterms:W3CDTF">2026-03-31T07:14:00Z</dcterms:created>
  <dcterms:modified xsi:type="dcterms:W3CDTF">2026-03-31T09:29:00Z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